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F4" w:rsidRDefault="007849F4" w:rsidP="0066219A">
      <w:pPr>
        <w:rPr>
          <w:sz w:val="18"/>
          <w:szCs w:val="18"/>
        </w:rPr>
      </w:pPr>
      <w:r w:rsidRPr="00FA4443">
        <w:rPr>
          <w:sz w:val="18"/>
          <w:szCs w:val="18"/>
        </w:rPr>
        <w:t xml:space="preserve">    </w:t>
      </w: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66219A">
      <w:pPr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both"/>
        <w:rPr>
          <w:sz w:val="18"/>
          <w:szCs w:val="18"/>
        </w:rPr>
      </w:pPr>
      <w:r w:rsidRPr="0039618D">
        <w:rPr>
          <w:sz w:val="18"/>
          <w:szCs w:val="18"/>
        </w:rPr>
        <w:t xml:space="preserve">                                                  </w:t>
      </w:r>
    </w:p>
    <w:p w:rsidR="007849F4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  <w:r w:rsidRPr="0039618D">
        <w:rPr>
          <w:sz w:val="18"/>
          <w:szCs w:val="18"/>
        </w:rPr>
        <w:t>Пояснительная записка</w:t>
      </w: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  <w:lang w:eastAsia="ru-RU"/>
        </w:rPr>
      </w:pPr>
      <w:r w:rsidRPr="0039618D">
        <w:rPr>
          <w:rFonts w:ascii="Times New Roman" w:hAnsi="Times New Roman"/>
          <w:sz w:val="18"/>
          <w:szCs w:val="18"/>
          <w:lang w:eastAsia="ru-RU"/>
        </w:rPr>
        <w:t>Рабочая программа по истории составлена в соответствии с программой под редакцией доктора педагогических наук В.В.Воронковой «Программы специальных (коррекционных) общеобразовательных учреждений </w:t>
      </w:r>
      <w:r w:rsidRPr="0039618D">
        <w:rPr>
          <w:rFonts w:ascii="Times New Roman" w:hAnsi="Times New Roman"/>
          <w:sz w:val="18"/>
          <w:szCs w:val="18"/>
          <w:lang w:val="en-US" w:eastAsia="ru-RU"/>
        </w:rPr>
        <w:t>VIII</w:t>
      </w:r>
      <w:r w:rsidRPr="0039618D">
        <w:rPr>
          <w:rFonts w:ascii="Times New Roman" w:hAnsi="Times New Roman"/>
          <w:sz w:val="18"/>
          <w:szCs w:val="18"/>
          <w:lang w:eastAsia="ru-RU"/>
        </w:rPr>
        <w:t xml:space="preserve"> вида 5-9 классы. Сборник 1» изд. «Владос» </w:t>
      </w:r>
      <w:smartTag w:uri="urn:schemas-microsoft-com:office:smarttags" w:element="metricconverter">
        <w:smartTagPr>
          <w:attr w:name="ProductID" w:val="1945 г"/>
        </w:smartTagPr>
        <w:r w:rsidRPr="0039618D">
          <w:rPr>
            <w:rFonts w:ascii="Times New Roman" w:hAnsi="Times New Roman"/>
            <w:sz w:val="18"/>
            <w:szCs w:val="18"/>
            <w:lang w:eastAsia="ru-RU"/>
          </w:rPr>
          <w:t>2011 г</w:t>
        </w:r>
      </w:smartTag>
      <w:r w:rsidRPr="0039618D">
        <w:rPr>
          <w:rFonts w:ascii="Times New Roman" w:hAnsi="Times New Roman"/>
          <w:sz w:val="18"/>
          <w:szCs w:val="18"/>
          <w:lang w:eastAsia="ru-RU"/>
        </w:rPr>
        <w:t>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  <w:lang w:eastAsia="ru-RU"/>
        </w:rPr>
      </w:pPr>
      <w:r w:rsidRPr="0039618D">
        <w:rPr>
          <w:rFonts w:ascii="Times New Roman" w:hAnsi="Times New Roman"/>
          <w:sz w:val="18"/>
          <w:szCs w:val="18"/>
        </w:rPr>
        <w:t xml:space="preserve">Рабочая программа конкретизирует содержание предметных тем, дает распределение учебных часов по разделам и темам курсов истории в 9 классе для </w:t>
      </w:r>
      <w:r>
        <w:rPr>
          <w:rFonts w:ascii="Times New Roman" w:hAnsi="Times New Roman"/>
          <w:sz w:val="18"/>
          <w:szCs w:val="18"/>
        </w:rPr>
        <w:t>об</w:t>
      </w:r>
      <w:r w:rsidRPr="0039618D">
        <w:rPr>
          <w:rFonts w:ascii="Times New Roman" w:hAnsi="Times New Roman"/>
          <w:sz w:val="18"/>
          <w:szCs w:val="18"/>
        </w:rPr>
        <w:t>уча</w:t>
      </w:r>
      <w:r>
        <w:rPr>
          <w:rFonts w:ascii="Times New Roman" w:hAnsi="Times New Roman"/>
          <w:sz w:val="18"/>
          <w:szCs w:val="18"/>
        </w:rPr>
        <w:t xml:space="preserve">ющихся  по адаптированной  образовательной программе </w:t>
      </w:r>
      <w:r w:rsidRPr="0039618D">
        <w:rPr>
          <w:rFonts w:ascii="Times New Roman" w:hAnsi="Times New Roman"/>
          <w:sz w:val="18"/>
          <w:szCs w:val="18"/>
        </w:rPr>
        <w:t xml:space="preserve">для </w:t>
      </w:r>
      <w:r>
        <w:rPr>
          <w:rFonts w:ascii="Times New Roman" w:hAnsi="Times New Roman"/>
          <w:sz w:val="18"/>
          <w:szCs w:val="18"/>
        </w:rPr>
        <w:t>об</w:t>
      </w:r>
      <w:r w:rsidRPr="0039618D">
        <w:rPr>
          <w:rFonts w:ascii="Times New Roman" w:hAnsi="Times New Roman"/>
          <w:sz w:val="18"/>
          <w:szCs w:val="18"/>
        </w:rPr>
        <w:t>уча</w:t>
      </w:r>
      <w:r>
        <w:rPr>
          <w:rFonts w:ascii="Times New Roman" w:hAnsi="Times New Roman"/>
          <w:sz w:val="18"/>
          <w:szCs w:val="18"/>
        </w:rPr>
        <w:t>ющихся   с умственной отсталостью</w:t>
      </w:r>
    </w:p>
    <w:p w:rsidR="007849F4" w:rsidRPr="0039618D" w:rsidRDefault="007849F4" w:rsidP="00701868">
      <w:pPr>
        <w:ind w:firstLine="540"/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 xml:space="preserve">Программа направлена на всестороннее развитие личности обучающихся, способствует их умственному развитию, особое внимание обращено на коррекцию имеющихся  специфических нарушений. 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i/>
          <w:sz w:val="18"/>
          <w:szCs w:val="18"/>
        </w:rPr>
        <w:t>Цель:</w:t>
      </w:r>
      <w:r w:rsidRPr="0039618D">
        <w:rPr>
          <w:rFonts w:ascii="Times New Roman" w:hAnsi="Times New Roman"/>
          <w:sz w:val="18"/>
          <w:szCs w:val="18"/>
        </w:rPr>
        <w:t xml:space="preserve">  сформировать у обучающихся способность изучать разнообразный исторический материал и использовать его в своей деятельности.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i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Задачи: 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i/>
          <w:sz w:val="18"/>
          <w:szCs w:val="18"/>
          <w:u w:val="single"/>
        </w:rPr>
      </w:pPr>
      <w:r w:rsidRPr="0039618D">
        <w:rPr>
          <w:rFonts w:ascii="Times New Roman" w:hAnsi="Times New Roman"/>
          <w:i/>
          <w:sz w:val="18"/>
          <w:szCs w:val="18"/>
          <w:u w:val="single"/>
        </w:rPr>
        <w:t>образовательные:</w:t>
      </w:r>
    </w:p>
    <w:p w:rsidR="007849F4" w:rsidRPr="0039618D" w:rsidRDefault="007849F4" w:rsidP="00701868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усвоить важнейшие факты истории;</w:t>
      </w:r>
    </w:p>
    <w:p w:rsidR="007849F4" w:rsidRPr="0039618D" w:rsidRDefault="007849F4" w:rsidP="00701868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создать исторические представления, отражающие основные явления прошлого;</w:t>
      </w:r>
    </w:p>
    <w:p w:rsidR="007849F4" w:rsidRPr="0039618D" w:rsidRDefault="007849F4" w:rsidP="00701868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усвоить доступные для учащихся исторические понятия, понимание некоторых закономерностей общественного развития;</w:t>
      </w:r>
    </w:p>
    <w:p w:rsidR="007849F4" w:rsidRPr="0039618D" w:rsidRDefault="007849F4" w:rsidP="00701868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овладеть умением применять знания по истории в жизни;</w:t>
      </w:r>
    </w:p>
    <w:p w:rsidR="007849F4" w:rsidRPr="0039618D" w:rsidRDefault="007849F4" w:rsidP="00701868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выработать умения и навыки самостоятельной работы с историческим материалом.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i/>
          <w:sz w:val="18"/>
          <w:szCs w:val="18"/>
          <w:u w:val="single"/>
        </w:rPr>
      </w:pPr>
      <w:r w:rsidRPr="0039618D">
        <w:rPr>
          <w:rFonts w:ascii="Times New Roman" w:hAnsi="Times New Roman"/>
          <w:i/>
          <w:sz w:val="18"/>
          <w:szCs w:val="18"/>
          <w:u w:val="single"/>
        </w:rPr>
        <w:t>воспитательные;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гражданское воспитание учащихся,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патриотическое воспитание,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воспитание уважительного отношения к народам разных национальностей,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нравственное воспитание, 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эстетическое воспитание,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трудовое воспитание,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правовое воспитание,</w:t>
      </w:r>
    </w:p>
    <w:p w:rsidR="007849F4" w:rsidRPr="0039618D" w:rsidRDefault="007849F4" w:rsidP="00701868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формирование мировоззрения учащихся.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i/>
          <w:sz w:val="18"/>
          <w:szCs w:val="18"/>
          <w:u w:val="single"/>
        </w:rPr>
      </w:pPr>
      <w:r w:rsidRPr="0039618D">
        <w:rPr>
          <w:rFonts w:ascii="Times New Roman" w:hAnsi="Times New Roman"/>
          <w:i/>
          <w:sz w:val="18"/>
          <w:szCs w:val="18"/>
          <w:u w:val="single"/>
        </w:rPr>
        <w:t>Коррекционно – развивающие:</w:t>
      </w:r>
    </w:p>
    <w:p w:rsidR="007849F4" w:rsidRPr="0039618D" w:rsidRDefault="007849F4" w:rsidP="0070186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развитие и коррекция внимания, восприятия, воображения, памяти, мышления, речи, эмоционально – волевой сферы.</w:t>
      </w:r>
    </w:p>
    <w:p w:rsidR="007849F4" w:rsidRPr="0039618D" w:rsidRDefault="007849F4" w:rsidP="00701868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Учить анализировать, понимать причинно-следственные зависимости.</w:t>
      </w:r>
    </w:p>
    <w:p w:rsidR="007849F4" w:rsidRPr="0039618D" w:rsidRDefault="007849F4" w:rsidP="00701868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Содействовать развитию абстрактного мышления, развивать воображение.</w:t>
      </w:r>
    </w:p>
    <w:p w:rsidR="007849F4" w:rsidRPr="0039618D" w:rsidRDefault="007849F4" w:rsidP="00701868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Расширять лексический запас. Развивать связную речь.</w:t>
      </w:r>
    </w:p>
    <w:p w:rsidR="007849F4" w:rsidRPr="0039618D" w:rsidRDefault="007849F4" w:rsidP="00701868">
      <w:pPr>
        <w:pStyle w:val="NoSpacing"/>
        <w:ind w:left="360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Принципы:</w:t>
      </w:r>
    </w:p>
    <w:p w:rsidR="007849F4" w:rsidRPr="0039618D" w:rsidRDefault="007849F4" w:rsidP="00701868">
      <w:pPr>
        <w:numPr>
          <w:ilvl w:val="0"/>
          <w:numId w:val="5"/>
        </w:numPr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>принцип коррекционной направленности в обучении;</w:t>
      </w:r>
    </w:p>
    <w:p w:rsidR="007849F4" w:rsidRPr="0039618D" w:rsidRDefault="007849F4" w:rsidP="00701868">
      <w:pPr>
        <w:numPr>
          <w:ilvl w:val="0"/>
          <w:numId w:val="5"/>
        </w:numPr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 xml:space="preserve"> принцип воспитывающей и развивающей направленности обучения;</w:t>
      </w:r>
    </w:p>
    <w:p w:rsidR="007849F4" w:rsidRPr="0039618D" w:rsidRDefault="007849F4" w:rsidP="00701868">
      <w:pPr>
        <w:numPr>
          <w:ilvl w:val="0"/>
          <w:numId w:val="5"/>
        </w:numPr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>принцип научности и доступности обучения;</w:t>
      </w:r>
    </w:p>
    <w:p w:rsidR="007849F4" w:rsidRPr="0039618D" w:rsidRDefault="007849F4" w:rsidP="00701868">
      <w:pPr>
        <w:numPr>
          <w:ilvl w:val="0"/>
          <w:numId w:val="5"/>
        </w:numPr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 xml:space="preserve"> принцип систематичности и последовательности в обучении;</w:t>
      </w:r>
    </w:p>
    <w:p w:rsidR="007849F4" w:rsidRPr="0039618D" w:rsidRDefault="007849F4" w:rsidP="00701868">
      <w:pPr>
        <w:numPr>
          <w:ilvl w:val="0"/>
          <w:numId w:val="5"/>
        </w:numPr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 xml:space="preserve"> принцип наглядности в обучении;</w:t>
      </w:r>
    </w:p>
    <w:p w:rsidR="007849F4" w:rsidRPr="0039618D" w:rsidRDefault="007849F4" w:rsidP="00701868">
      <w:pPr>
        <w:numPr>
          <w:ilvl w:val="0"/>
          <w:numId w:val="5"/>
        </w:numPr>
        <w:rPr>
          <w:spacing w:val="2"/>
          <w:sz w:val="18"/>
          <w:szCs w:val="18"/>
        </w:rPr>
      </w:pPr>
      <w:r w:rsidRPr="0039618D">
        <w:rPr>
          <w:spacing w:val="2"/>
          <w:sz w:val="18"/>
          <w:szCs w:val="18"/>
        </w:rPr>
        <w:t xml:space="preserve"> принцип индивидуального и дифференцированного подхода в обучении и т.д.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Методы: 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словесные – рассказ, объяснение, беседа, работа с учебником и книгой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наглядные – наблюдение, демонстрация 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практические – упражнения, работа с исторической картой. 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   Занятия провожу в классно урочной форме. 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Типы уроков: 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Урок сообщения новых знаний (урок первоначального изучения материала)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Урок формирования и закрепления знаний и умений (практический урок)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Урок обобщения и систематизации знаний (повторительно-обобщающий урок) </w:t>
      </w:r>
    </w:p>
    <w:p w:rsidR="007849F4" w:rsidRPr="0039618D" w:rsidRDefault="007849F4" w:rsidP="00701868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 Комбинированный урок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Применяются  ТСО: фрагменты кино (видео,</w:t>
      </w:r>
      <w:r w:rsidRPr="0039618D">
        <w:rPr>
          <w:rFonts w:ascii="Times New Roman" w:hAnsi="Times New Roman"/>
          <w:sz w:val="18"/>
          <w:szCs w:val="18"/>
          <w:lang w:val="en-US"/>
        </w:rPr>
        <w:t>DVD</w:t>
      </w:r>
      <w:r w:rsidRPr="0039618D">
        <w:rPr>
          <w:rFonts w:ascii="Times New Roman" w:hAnsi="Times New Roman"/>
          <w:sz w:val="18"/>
          <w:szCs w:val="18"/>
        </w:rPr>
        <w:t>),  мультфильмов, мультимедиа, музыкальные фрагменты.</w:t>
      </w:r>
    </w:p>
    <w:p w:rsidR="007849F4" w:rsidRPr="0039618D" w:rsidRDefault="007849F4" w:rsidP="00701868">
      <w:pPr>
        <w:shd w:val="clear" w:color="auto" w:fill="FFFFFF"/>
        <w:ind w:firstLine="567"/>
        <w:jc w:val="both"/>
        <w:rPr>
          <w:color w:val="000000"/>
          <w:sz w:val="18"/>
          <w:szCs w:val="18"/>
        </w:rPr>
      </w:pPr>
      <w:r w:rsidRPr="0039618D">
        <w:rPr>
          <w:color w:val="000000"/>
          <w:sz w:val="18"/>
          <w:szCs w:val="18"/>
        </w:rPr>
        <w:t xml:space="preserve">Для контроля ЗУНов учеников  применяются тестовые, контрольные, срезовые, самостоятельные работы, на которые отводится  15 минут на уроке.  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История в школе для детей с нарушением интеллекта учебный предмет, в который заложено изучение исторического материала, овладение определёнными  знаниями, умениями, навыками.  Отводится большая роль коррекционного воздействия  изучаемого материала на личность ребенка, формирование личностных качеств гражданина, подготовка подростка с нарушением интеллекта к жизни.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В курсе «Истории Отечества» акцент делается на круп</w:t>
      </w:r>
      <w:r w:rsidRPr="0039618D">
        <w:rPr>
          <w:rFonts w:ascii="Times New Roman" w:hAnsi="Times New Roman"/>
          <w:sz w:val="18"/>
          <w:szCs w:val="18"/>
        </w:rPr>
        <w:softHyphen/>
        <w:t xml:space="preserve">ных исторических событиях отечественной истории, жизни, быте </w:t>
      </w:r>
      <w:r w:rsidRPr="0039618D">
        <w:rPr>
          <w:rFonts w:ascii="Times New Roman" w:hAnsi="Times New Roman"/>
          <w:spacing w:val="-2"/>
          <w:sz w:val="18"/>
          <w:szCs w:val="18"/>
        </w:rPr>
        <w:t>людей данной эпохи. Дается  отчетливый образ наиболее яркого собы</w:t>
      </w:r>
      <w:r w:rsidRPr="0039618D">
        <w:rPr>
          <w:rFonts w:ascii="Times New Roman" w:hAnsi="Times New Roman"/>
          <w:spacing w:val="-2"/>
          <w:sz w:val="18"/>
          <w:szCs w:val="18"/>
        </w:rPr>
        <w:softHyphen/>
      </w:r>
      <w:r w:rsidRPr="0039618D">
        <w:rPr>
          <w:rFonts w:ascii="Times New Roman" w:hAnsi="Times New Roman"/>
          <w:spacing w:val="-4"/>
          <w:sz w:val="18"/>
          <w:szCs w:val="18"/>
        </w:rPr>
        <w:t>тиями выдающегося деятеля, олицетворяющего данный период исто</w:t>
      </w:r>
      <w:r w:rsidRPr="0039618D">
        <w:rPr>
          <w:rFonts w:ascii="Times New Roman" w:hAnsi="Times New Roman"/>
          <w:spacing w:val="-4"/>
          <w:sz w:val="18"/>
          <w:szCs w:val="18"/>
        </w:rPr>
        <w:softHyphen/>
      </w:r>
      <w:r w:rsidRPr="0039618D">
        <w:rPr>
          <w:rFonts w:ascii="Times New Roman" w:hAnsi="Times New Roman"/>
          <w:sz w:val="18"/>
          <w:szCs w:val="18"/>
        </w:rPr>
        <w:t>рии. Такой подход к периодизации событий способствует  лучшему запоминанию их последовательности.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Последовательное изучение исторических событий обеспечит более глубокое понимание материала, облегчит и ускорит форми</w:t>
      </w:r>
      <w:r w:rsidRPr="0039618D">
        <w:rPr>
          <w:rFonts w:ascii="Times New Roman" w:hAnsi="Times New Roman"/>
          <w:sz w:val="18"/>
          <w:szCs w:val="18"/>
        </w:rPr>
        <w:softHyphen/>
      </w:r>
      <w:r w:rsidRPr="0039618D">
        <w:rPr>
          <w:rFonts w:ascii="Times New Roman" w:hAnsi="Times New Roman"/>
          <w:spacing w:val="-1"/>
          <w:sz w:val="18"/>
          <w:szCs w:val="18"/>
        </w:rPr>
        <w:t xml:space="preserve">рование знаний. При этом использую уровневый подход к </w:t>
      </w:r>
      <w:r w:rsidRPr="0039618D">
        <w:rPr>
          <w:rFonts w:ascii="Times New Roman" w:hAnsi="Times New Roman"/>
          <w:sz w:val="18"/>
          <w:szCs w:val="18"/>
        </w:rPr>
        <w:t>формированию знаний с учетом психофизического развития, типологических и индивидуальных особенностей учеников.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Весь исторический материал представлен отечественной исто</w:t>
      </w:r>
      <w:r w:rsidRPr="0039618D">
        <w:rPr>
          <w:rFonts w:ascii="Times New Roman" w:hAnsi="Times New Roman"/>
          <w:sz w:val="18"/>
          <w:szCs w:val="18"/>
        </w:rPr>
        <w:softHyphen/>
        <w:t xml:space="preserve">рией. На уроках использую информативный, </w:t>
      </w:r>
      <w:r w:rsidRPr="0039618D">
        <w:rPr>
          <w:rFonts w:ascii="Times New Roman" w:hAnsi="Times New Roman"/>
          <w:spacing w:val="-1"/>
          <w:sz w:val="18"/>
          <w:szCs w:val="18"/>
        </w:rPr>
        <w:t>фактический и иллюстративно-текстуальный материал, способству</w:t>
      </w:r>
      <w:r w:rsidRPr="0039618D">
        <w:rPr>
          <w:rFonts w:ascii="Times New Roman" w:hAnsi="Times New Roman"/>
          <w:spacing w:val="-1"/>
          <w:sz w:val="18"/>
          <w:szCs w:val="18"/>
        </w:rPr>
        <w:softHyphen/>
      </w:r>
      <w:r w:rsidRPr="0039618D">
        <w:rPr>
          <w:rFonts w:ascii="Times New Roman" w:hAnsi="Times New Roman"/>
          <w:sz w:val="18"/>
          <w:szCs w:val="18"/>
        </w:rPr>
        <w:t>ющий успешному овладению с содержанием статьи, рассказа.</w:t>
      </w:r>
    </w:p>
    <w:p w:rsidR="007849F4" w:rsidRPr="0039618D" w:rsidRDefault="007849F4" w:rsidP="00701868">
      <w:pPr>
        <w:pStyle w:val="NoSpacing"/>
        <w:ind w:firstLine="709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В 9 классе учащиеся изучают события, происходившие в истории страны в </w:t>
      </w:r>
      <w:r w:rsidRPr="0039618D">
        <w:rPr>
          <w:rFonts w:ascii="Times New Roman" w:hAnsi="Times New Roman"/>
          <w:sz w:val="18"/>
          <w:szCs w:val="18"/>
          <w:lang w:val="en-US"/>
        </w:rPr>
        <w:t>XX</w:t>
      </w:r>
      <w:r w:rsidRPr="0039618D">
        <w:rPr>
          <w:rFonts w:ascii="Times New Roman" w:hAnsi="Times New Roman"/>
          <w:sz w:val="18"/>
          <w:szCs w:val="18"/>
        </w:rPr>
        <w:t xml:space="preserve"> в. 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Материал в основном посвящен сложным процессам внутриполитического и экономического развития дореволюционной России, Советского Союза, современной России. Изучаются крупные войны </w:t>
      </w:r>
      <w:r w:rsidRPr="0039618D">
        <w:rPr>
          <w:rFonts w:ascii="Times New Roman" w:hAnsi="Times New Roman"/>
          <w:sz w:val="18"/>
          <w:szCs w:val="18"/>
          <w:lang w:val="en-US"/>
        </w:rPr>
        <w:t>XX</w:t>
      </w:r>
      <w:r w:rsidRPr="0039618D">
        <w:rPr>
          <w:rFonts w:ascii="Times New Roman" w:hAnsi="Times New Roman"/>
          <w:sz w:val="18"/>
          <w:szCs w:val="18"/>
        </w:rPr>
        <w:t xml:space="preserve"> века, особенно подробно – Великая Отечественная война СССР. Изучение послевоенного периода с </w:t>
      </w:r>
      <w:smartTag w:uri="urn:schemas-microsoft-com:office:smarttags" w:element="metricconverter">
        <w:smartTagPr>
          <w:attr w:name="ProductID" w:val="1945 г"/>
        </w:smartTagPr>
        <w:r w:rsidRPr="0039618D">
          <w:rPr>
            <w:rFonts w:ascii="Times New Roman" w:hAnsi="Times New Roman"/>
            <w:sz w:val="18"/>
            <w:szCs w:val="18"/>
          </w:rPr>
          <w:t>1945 г</w:t>
        </w:r>
      </w:smartTag>
      <w:r w:rsidRPr="0039618D">
        <w:rPr>
          <w:rFonts w:ascii="Times New Roman" w:hAnsi="Times New Roman"/>
          <w:sz w:val="18"/>
          <w:szCs w:val="18"/>
        </w:rPr>
        <w:t>. По настоящее время в условиях специальной (коррекционной) школы носит обзорный характер, но позволяет на доступном для учеников уровне ввести их в круг проблем современного общества.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Кроме того, в программу  включены региональные компоненты исторического образования – история Амурской области </w:t>
      </w:r>
      <w:r w:rsidRPr="0039618D">
        <w:rPr>
          <w:rFonts w:ascii="Times New Roman" w:hAnsi="Times New Roman"/>
          <w:spacing w:val="-5"/>
          <w:sz w:val="18"/>
          <w:szCs w:val="18"/>
        </w:rPr>
        <w:t>. На данных уроках особое внимание уделяется  краеведческой работе с использовани</w:t>
      </w:r>
      <w:r w:rsidRPr="0039618D">
        <w:rPr>
          <w:rFonts w:ascii="Times New Roman" w:hAnsi="Times New Roman"/>
          <w:spacing w:val="-5"/>
          <w:sz w:val="18"/>
          <w:szCs w:val="18"/>
        </w:rPr>
        <w:softHyphen/>
      </w:r>
      <w:r w:rsidRPr="0039618D">
        <w:rPr>
          <w:rFonts w:ascii="Times New Roman" w:hAnsi="Times New Roman"/>
          <w:spacing w:val="-3"/>
          <w:sz w:val="18"/>
          <w:szCs w:val="18"/>
        </w:rPr>
        <w:t xml:space="preserve">ем местного исторического материала. Краеведческая работа служит </w:t>
      </w:r>
      <w:r w:rsidRPr="0039618D">
        <w:rPr>
          <w:rFonts w:ascii="Times New Roman" w:hAnsi="Times New Roman"/>
          <w:sz w:val="18"/>
          <w:szCs w:val="18"/>
        </w:rPr>
        <w:t>активным средством формирования гражданских качеств ученика.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pacing w:val="-2"/>
          <w:sz w:val="18"/>
          <w:szCs w:val="18"/>
        </w:rPr>
        <w:t>Применение многообразных наглядных средств формирует уме</w:t>
      </w:r>
      <w:r w:rsidRPr="0039618D">
        <w:rPr>
          <w:rFonts w:ascii="Times New Roman" w:hAnsi="Times New Roman"/>
          <w:spacing w:val="-2"/>
          <w:sz w:val="18"/>
          <w:szCs w:val="18"/>
        </w:rPr>
        <w:softHyphen/>
      </w:r>
      <w:r w:rsidRPr="0039618D">
        <w:rPr>
          <w:rFonts w:ascii="Times New Roman" w:hAnsi="Times New Roman"/>
          <w:sz w:val="18"/>
          <w:szCs w:val="18"/>
        </w:rPr>
        <w:t>ние представлять себе, как жили люди в определенную историчес</w:t>
      </w:r>
      <w:r w:rsidRPr="0039618D">
        <w:rPr>
          <w:rFonts w:ascii="Times New Roman" w:hAnsi="Times New Roman"/>
          <w:sz w:val="18"/>
          <w:szCs w:val="18"/>
        </w:rPr>
        <w:softHyphen/>
      </w:r>
      <w:r w:rsidRPr="0039618D">
        <w:rPr>
          <w:rFonts w:ascii="Times New Roman" w:hAnsi="Times New Roman"/>
          <w:spacing w:val="-2"/>
          <w:sz w:val="18"/>
          <w:szCs w:val="18"/>
        </w:rPr>
        <w:t xml:space="preserve">кую эпоху, каков был быт представителей разных классов. Создание </w:t>
      </w:r>
      <w:r w:rsidRPr="0039618D">
        <w:rPr>
          <w:rFonts w:ascii="Times New Roman" w:hAnsi="Times New Roman"/>
          <w:sz w:val="18"/>
          <w:szCs w:val="18"/>
        </w:rPr>
        <w:t>точных зрительных образов — важный элемент обучения истории, предупреждающий опасность уподобления сходных исторических событий, переноса фактов из одной эпохи в другую.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При изучении истории ведется специальная  работа по ис</w:t>
      </w:r>
      <w:r w:rsidRPr="0039618D">
        <w:rPr>
          <w:rFonts w:ascii="Times New Roman" w:hAnsi="Times New Roman"/>
          <w:sz w:val="18"/>
          <w:szCs w:val="18"/>
        </w:rPr>
        <w:softHyphen/>
        <w:t>пользованию хронологии. Этому помогают игры, викторины с использованием исторических дат.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Завершается курс «История моей Родины» знакомством с со</w:t>
      </w:r>
      <w:r w:rsidRPr="0039618D">
        <w:rPr>
          <w:rFonts w:ascii="Times New Roman" w:hAnsi="Times New Roman"/>
          <w:sz w:val="18"/>
          <w:szCs w:val="18"/>
        </w:rPr>
        <w:softHyphen/>
        <w:t>временной жизнью России. Этот материал представлен уроками обобщающего характера.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  <w:r w:rsidRPr="0039618D">
        <w:rPr>
          <w:sz w:val="18"/>
          <w:szCs w:val="18"/>
        </w:rPr>
        <w:tab/>
      </w: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Default="007849F4" w:rsidP="00701868">
      <w:pPr>
        <w:pStyle w:val="NoSpacing"/>
        <w:ind w:firstLine="567"/>
        <w:jc w:val="center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center"/>
        <w:rPr>
          <w:sz w:val="18"/>
          <w:szCs w:val="18"/>
        </w:rPr>
      </w:pPr>
      <w:r w:rsidRPr="0039618D">
        <w:rPr>
          <w:sz w:val="18"/>
          <w:szCs w:val="18"/>
        </w:rPr>
        <w:t>Тематическое планирование</w:t>
      </w: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В 9 классе материал представлен следующими разделами: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- «Россия в начале </w:t>
      </w:r>
      <w:r w:rsidRPr="0039618D">
        <w:rPr>
          <w:rFonts w:ascii="Times New Roman" w:hAnsi="Times New Roman"/>
          <w:sz w:val="18"/>
          <w:szCs w:val="18"/>
          <w:lang w:val="en-US"/>
        </w:rPr>
        <w:t>XX</w:t>
      </w:r>
      <w:r w:rsidRPr="0039618D">
        <w:rPr>
          <w:rFonts w:ascii="Times New Roman" w:hAnsi="Times New Roman"/>
          <w:sz w:val="18"/>
          <w:szCs w:val="18"/>
        </w:rPr>
        <w:t xml:space="preserve"> в.» (9 ч.)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- «Россия в 1917 – 1920 гг.» (8 ч.)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- «Советская Россия – СССР в 20 – 30-е годы» (11 ч.)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- «Великая Отечественная война 1941 – 1945 гг.» (15 ч.)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- «Советский Союз в 1945 – 1991 гг.» (14 ч.)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- «Новая Россия в 1991 – 2011 гг.» (5 ч.)</w:t>
      </w: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-  Контрольная работа (4 ч.)</w:t>
      </w: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39618D">
      <w:pPr>
        <w:rPr>
          <w:sz w:val="18"/>
          <w:szCs w:val="18"/>
        </w:rPr>
      </w:pPr>
      <w:r w:rsidRPr="0039618D">
        <w:rPr>
          <w:sz w:val="18"/>
          <w:szCs w:val="18"/>
        </w:rPr>
        <w:t>Список литературы:</w:t>
      </w:r>
    </w:p>
    <w:p w:rsidR="007849F4" w:rsidRPr="0039618D" w:rsidRDefault="007849F4" w:rsidP="00701868">
      <w:pPr>
        <w:ind w:left="360"/>
        <w:rPr>
          <w:sz w:val="18"/>
          <w:szCs w:val="18"/>
        </w:rPr>
      </w:pPr>
    </w:p>
    <w:p w:rsidR="007849F4" w:rsidRPr="0039618D" w:rsidRDefault="007849F4" w:rsidP="00701868">
      <w:pPr>
        <w:ind w:left="360"/>
        <w:rPr>
          <w:sz w:val="18"/>
          <w:szCs w:val="18"/>
        </w:rPr>
      </w:pP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Ворожейкина Н. И. , Студеникин М. Т. Поурочные разработки к «Рассказам по родной истории». М., 2001.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Забрамная С. Д. Психолого-педагогическая диагностика умственного развития детей. М., 1995.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Кащенко В. П. Педагогическая коррекция. М., 1994.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Коррекционная педагогика: Основы обучения и воспитания детей с отклонениями в развитии. Под ред. Б. П. Пузанова. М., 2001.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Коррекционная роль обучения в вспомогательной школе. М., 1971.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Кулагина Г. А. Сто игр по истории  М., 1983.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Лапшин В. А., Пузанов Б. П. Основы дефектологии. М., 1990.</w:t>
      </w:r>
    </w:p>
    <w:p w:rsidR="007849F4" w:rsidRPr="0039618D" w:rsidRDefault="007849F4" w:rsidP="00701868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Обучение детей с нарушениями интеллектуального развития. Под ред. Б. П. Пузанова. М., 2000.</w:t>
      </w:r>
    </w:p>
    <w:p w:rsidR="007849F4" w:rsidRPr="0039618D" w:rsidRDefault="007849F4" w:rsidP="00701868">
      <w:pPr>
        <w:pStyle w:val="FootnoteText"/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Певзнер М. С.Дети – олигофрены. М.,1959.</w:t>
      </w:r>
    </w:p>
    <w:p w:rsidR="007849F4" w:rsidRPr="0039618D" w:rsidRDefault="007849F4" w:rsidP="00701868">
      <w:pPr>
        <w:pStyle w:val="FootnoteText"/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Петрова В. Г., Белякова И. В. Кто они, дети с отклонениями в развитии? М.,1998.</w:t>
      </w:r>
    </w:p>
    <w:p w:rsidR="007849F4" w:rsidRPr="0039618D" w:rsidRDefault="007849F4" w:rsidP="00701868">
      <w:pPr>
        <w:pStyle w:val="FootnoteText"/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 xml:space="preserve">Петрова Л. В. Методика преподавания истории в специальной (коррекционной) школе </w:t>
      </w:r>
      <w:r w:rsidRPr="0039618D">
        <w:rPr>
          <w:sz w:val="18"/>
          <w:szCs w:val="18"/>
          <w:lang w:val="en-US"/>
        </w:rPr>
        <w:t>VIII</w:t>
      </w:r>
      <w:r w:rsidRPr="0039618D">
        <w:rPr>
          <w:sz w:val="18"/>
          <w:szCs w:val="18"/>
        </w:rPr>
        <w:t xml:space="preserve"> вида. М., 2003.</w:t>
      </w:r>
    </w:p>
    <w:p w:rsidR="007849F4" w:rsidRPr="0039618D" w:rsidRDefault="007849F4" w:rsidP="00701868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Пузанов Б.П., Бородина О.И., Сековец Л.С., Н.М.Редькина. Учебник для учащихся 9 класса специальной (коррекционной) общеобразовательной школы </w:t>
      </w:r>
      <w:r w:rsidRPr="0039618D">
        <w:rPr>
          <w:rFonts w:ascii="Times New Roman" w:hAnsi="Times New Roman"/>
          <w:sz w:val="18"/>
          <w:szCs w:val="18"/>
          <w:lang w:val="en-US"/>
        </w:rPr>
        <w:t>VIII</w:t>
      </w:r>
      <w:r w:rsidRPr="0039618D">
        <w:rPr>
          <w:rFonts w:ascii="Times New Roman" w:hAnsi="Times New Roman"/>
          <w:sz w:val="18"/>
          <w:szCs w:val="18"/>
        </w:rPr>
        <w:t xml:space="preserve"> вида. - М. Владос, 2004.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Словарь по коррекционной педагогике  и специальной психологии: Учебное пособие/ Сост. Н. В. Новоторцева. Ярославль,1999.</w:t>
      </w:r>
    </w:p>
    <w:p w:rsidR="007849F4" w:rsidRPr="0039618D" w:rsidRDefault="007849F4" w:rsidP="00701868">
      <w:pPr>
        <w:numPr>
          <w:ilvl w:val="0"/>
          <w:numId w:val="6"/>
        </w:numPr>
        <w:rPr>
          <w:sz w:val="18"/>
          <w:szCs w:val="18"/>
        </w:rPr>
      </w:pPr>
      <w:r w:rsidRPr="0039618D">
        <w:rPr>
          <w:sz w:val="18"/>
          <w:szCs w:val="18"/>
        </w:rPr>
        <w:t>Учащиеся вспомогательной школы. Под ред. М. С.Певзнер, К. С. Лебединской. М.,1979.</w:t>
      </w: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</w:p>
    <w:p w:rsidR="007849F4" w:rsidRPr="0039618D" w:rsidRDefault="007849F4" w:rsidP="0070186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Основные требования к знаниям, умениям учащихся 9 класса.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Arial" w:hAnsi="Arial"/>
          <w:sz w:val="18"/>
          <w:szCs w:val="18"/>
        </w:rPr>
      </w:pPr>
    </w:p>
    <w:p w:rsidR="007849F4" w:rsidRPr="0039618D" w:rsidRDefault="007849F4" w:rsidP="00701868">
      <w:pPr>
        <w:pStyle w:val="NoSpacing"/>
        <w:ind w:firstLine="567"/>
        <w:jc w:val="both"/>
        <w:rPr>
          <w:sz w:val="18"/>
          <w:szCs w:val="18"/>
        </w:rPr>
      </w:pPr>
      <w:r w:rsidRPr="0039618D">
        <w:rPr>
          <w:rFonts w:ascii="Arial" w:hAnsi="Arial"/>
          <w:sz w:val="18"/>
          <w:szCs w:val="18"/>
        </w:rPr>
        <w:t xml:space="preserve"> </w:t>
      </w:r>
      <w:r w:rsidRPr="0039618D">
        <w:rPr>
          <w:rFonts w:ascii="Arial" w:hAnsi="Arial"/>
          <w:i/>
          <w:iCs/>
          <w:sz w:val="18"/>
          <w:szCs w:val="18"/>
        </w:rPr>
        <w:t>Учащиеся</w:t>
      </w:r>
      <w:r w:rsidRPr="0039618D">
        <w:rPr>
          <w:rFonts w:ascii="Arial" w:hAnsi="Arial" w:cs="Arial"/>
          <w:i/>
          <w:iCs/>
          <w:sz w:val="18"/>
          <w:szCs w:val="18"/>
        </w:rPr>
        <w:t xml:space="preserve"> </w:t>
      </w:r>
      <w:r w:rsidRPr="0039618D">
        <w:rPr>
          <w:rFonts w:ascii="Arial" w:hAnsi="Arial"/>
          <w:i/>
          <w:iCs/>
          <w:sz w:val="18"/>
          <w:szCs w:val="18"/>
        </w:rPr>
        <w:t>должны</w:t>
      </w:r>
      <w:r w:rsidRPr="0039618D">
        <w:rPr>
          <w:rFonts w:ascii="Arial" w:hAnsi="Arial" w:cs="Arial"/>
          <w:i/>
          <w:iCs/>
          <w:sz w:val="18"/>
          <w:szCs w:val="18"/>
        </w:rPr>
        <w:t xml:space="preserve"> </w:t>
      </w:r>
      <w:r w:rsidRPr="0039618D">
        <w:rPr>
          <w:rFonts w:ascii="Arial" w:hAnsi="Arial"/>
          <w:i/>
          <w:iCs/>
          <w:sz w:val="18"/>
          <w:szCs w:val="18"/>
        </w:rPr>
        <w:t>знать</w:t>
      </w:r>
      <w:r w:rsidRPr="0039618D">
        <w:rPr>
          <w:rFonts w:ascii="Arial" w:hAnsi="Arial" w:cs="Arial"/>
          <w:i/>
          <w:iCs/>
          <w:sz w:val="18"/>
          <w:szCs w:val="18"/>
        </w:rPr>
        <w:t>: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i/>
          <w:iCs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 xml:space="preserve">основные исторические события революционные движения, </w:t>
      </w:r>
      <w:r w:rsidRPr="0039618D">
        <w:rPr>
          <w:rFonts w:ascii="Times New Roman" w:hAnsi="Times New Roman"/>
          <w:spacing w:val="-1"/>
          <w:sz w:val="18"/>
          <w:szCs w:val="18"/>
        </w:rPr>
        <w:t xml:space="preserve">гражданская война; становление Советской власти; стройки первых </w:t>
      </w:r>
      <w:r w:rsidRPr="0039618D">
        <w:rPr>
          <w:rFonts w:ascii="Times New Roman" w:hAnsi="Times New Roman"/>
          <w:sz w:val="18"/>
          <w:szCs w:val="18"/>
        </w:rPr>
        <w:t>пятилеток; вторая Мировая война; Великая Отечественная война;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основные периоды развития хозяйственной и политической жизни страны в предвоенные и послевоенные годы;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  <w:r w:rsidRPr="0039618D">
        <w:rPr>
          <w:rFonts w:ascii="Times New Roman" w:hAnsi="Times New Roman"/>
          <w:sz w:val="18"/>
          <w:szCs w:val="18"/>
        </w:rPr>
        <w:t>исторических деятелей, полководцев, руководителей страны, национальных героев.</w:t>
      </w:r>
    </w:p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horzAnchor="margin" w:tblpXSpec="center" w:tblpY="-1258"/>
        <w:tblW w:w="157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571"/>
        <w:gridCol w:w="5002"/>
        <w:gridCol w:w="1032"/>
        <w:gridCol w:w="844"/>
        <w:gridCol w:w="1136"/>
        <w:gridCol w:w="3544"/>
        <w:gridCol w:w="2986"/>
      </w:tblGrid>
      <w:tr w:rsidR="007849F4" w:rsidRPr="0039618D" w:rsidTr="00581076">
        <w:trPr>
          <w:trHeight w:hRule="exact" w:val="574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01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>№/</w:t>
            </w:r>
          </w:p>
          <w:p w:rsidR="007849F4" w:rsidRPr="0039618D" w:rsidRDefault="007849F4" w:rsidP="00581076">
            <w:pPr>
              <w:shd w:val="clear" w:color="auto" w:fill="FFFFFF"/>
              <w:ind w:left="10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№</w:t>
            </w: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88" w:lineRule="exact"/>
              <w:ind w:left="34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 xml:space="preserve">№/ </w:t>
            </w:r>
            <w:r w:rsidRPr="0039618D">
              <w:rPr>
                <w:bCs/>
                <w:sz w:val="18"/>
                <w:szCs w:val="18"/>
              </w:rPr>
              <w:t>№</w:t>
            </w:r>
          </w:p>
        </w:tc>
        <w:tc>
          <w:tcPr>
            <w:tcW w:w="5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74" w:lineRule="exact"/>
              <w:ind w:left="701" w:right="370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Содержание программного материала</w:t>
            </w:r>
          </w:p>
        </w:tc>
        <w:tc>
          <w:tcPr>
            <w:tcW w:w="10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29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Часы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55" w:lineRule="exact"/>
              <w:ind w:left="53" w:right="72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Повторение пройденного материала</w:t>
            </w:r>
          </w:p>
        </w:tc>
        <w:tc>
          <w:tcPr>
            <w:tcW w:w="2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787" w:right="374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Наглядно-  дидактический материал</w:t>
            </w:r>
          </w:p>
        </w:tc>
      </w:tr>
      <w:tr w:rsidR="007849F4" w:rsidRPr="0039618D" w:rsidTr="00581076">
        <w:trPr>
          <w:trHeight w:hRule="exact" w:val="421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01"/>
              <w:rPr>
                <w:spacing w:val="-6"/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88" w:lineRule="exact"/>
              <w:ind w:left="34"/>
              <w:rPr>
                <w:spacing w:val="-6"/>
                <w:sz w:val="18"/>
                <w:szCs w:val="18"/>
              </w:rPr>
            </w:pPr>
          </w:p>
        </w:tc>
        <w:tc>
          <w:tcPr>
            <w:tcW w:w="5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74" w:lineRule="exact"/>
              <w:ind w:left="701" w:right="37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29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55" w:lineRule="exact"/>
              <w:ind w:left="53" w:right="7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60" w:lineRule="exact"/>
              <w:ind w:left="787" w:right="374"/>
              <w:jc w:val="center"/>
              <w:rPr>
                <w:bCs/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74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1666"/>
              <w:jc w:val="center"/>
              <w:rPr>
                <w:sz w:val="18"/>
                <w:szCs w:val="18"/>
              </w:rPr>
            </w:pPr>
            <w:r w:rsidRPr="0039618D">
              <w:rPr>
                <w:position w:val="-6"/>
                <w:sz w:val="18"/>
                <w:szCs w:val="18"/>
              </w:rPr>
              <w:t>9 класс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position w:val="-6"/>
                <w:sz w:val="18"/>
                <w:szCs w:val="18"/>
              </w:rPr>
              <w:t>68 ч.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33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821"/>
              <w:jc w:val="center"/>
              <w:rPr>
                <w:sz w:val="18"/>
                <w:szCs w:val="18"/>
              </w:rPr>
            </w:pPr>
            <w:r w:rsidRPr="0039618D">
              <w:rPr>
                <w:i/>
                <w:iCs/>
                <w:sz w:val="18"/>
                <w:szCs w:val="18"/>
              </w:rPr>
              <w:t xml:space="preserve">Россия в начале </w:t>
            </w:r>
            <w:r w:rsidRPr="0039618D">
              <w:rPr>
                <w:i/>
                <w:iCs/>
                <w:sz w:val="18"/>
                <w:szCs w:val="18"/>
                <w:lang w:val="en-US"/>
              </w:rPr>
              <w:t>XX</w:t>
            </w:r>
            <w:r w:rsidRPr="0039618D">
              <w:rPr>
                <w:i/>
                <w:iCs/>
                <w:sz w:val="18"/>
                <w:szCs w:val="18"/>
              </w:rPr>
              <w:t xml:space="preserve"> века.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197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9 ч.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85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35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63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Начало правления Николая </w:t>
            </w:r>
            <w:r w:rsidRPr="0039618D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293"/>
              <w:jc w:val="center"/>
              <w:rPr>
                <w:sz w:val="18"/>
                <w:szCs w:val="18"/>
              </w:rPr>
            </w:pPr>
          </w:p>
          <w:p w:rsidR="007849F4" w:rsidRPr="0039618D" w:rsidRDefault="007849F4" w:rsidP="00581076">
            <w:pPr>
              <w:shd w:val="clear" w:color="auto" w:fill="FFFFFF"/>
              <w:ind w:left="293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</w:t>
            </w:r>
            <w:r w:rsidRPr="0039618D">
              <w:rPr>
                <w:spacing w:val="-3"/>
                <w:sz w:val="18"/>
                <w:szCs w:val="18"/>
              </w:rPr>
              <w:t>арточки с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заданиями</w:t>
            </w:r>
          </w:p>
        </w:tc>
      </w:tr>
      <w:tr w:rsidR="007849F4" w:rsidRPr="0039618D" w:rsidTr="00581076">
        <w:trPr>
          <w:trHeight w:hRule="exact" w:val="77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59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87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Русско-японская война 1904-1905 гг.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336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5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карточки с заданием.</w:t>
            </w:r>
          </w:p>
        </w:tc>
      </w:tr>
      <w:tr w:rsidR="007849F4" w:rsidRPr="0039618D" w:rsidTr="00581076">
        <w:trPr>
          <w:trHeight w:hRule="exact" w:val="8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5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з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92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Первая русская революция.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250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65" w:lineRule="exact"/>
              <w:ind w:left="854" w:right="35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Начало правления Николая </w:t>
            </w:r>
            <w:r w:rsidRPr="0039618D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69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</w:t>
            </w:r>
            <w:r w:rsidRPr="0039618D">
              <w:rPr>
                <w:spacing w:val="-5"/>
                <w:sz w:val="18"/>
                <w:szCs w:val="18"/>
              </w:rPr>
              <w:t>арточки</w:t>
            </w:r>
          </w:p>
          <w:p w:rsidR="007849F4" w:rsidRPr="0039618D" w:rsidRDefault="007849F4" w:rsidP="00581076">
            <w:pPr>
              <w:shd w:val="clear" w:color="auto" w:fill="FFFFFF"/>
              <w:spacing w:line="269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 заданием.</w:t>
            </w:r>
          </w:p>
        </w:tc>
      </w:tr>
      <w:tr w:rsidR="007849F4" w:rsidRPr="0039618D" w:rsidTr="00581076">
        <w:trPr>
          <w:trHeight w:hRule="exact" w:val="66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93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26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right="197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 xml:space="preserve">Появление первых политических </w:t>
            </w:r>
            <w:r w:rsidRPr="0039618D">
              <w:rPr>
                <w:sz w:val="18"/>
                <w:szCs w:val="18"/>
              </w:rPr>
              <w:t>партий.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293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581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Русско-японская война</w:t>
            </w:r>
          </w:p>
          <w:p w:rsidR="007849F4" w:rsidRPr="0039618D" w:rsidRDefault="007849F4" w:rsidP="00581076">
            <w:pPr>
              <w:shd w:val="clear" w:color="auto" w:fill="FFFFFF"/>
              <w:ind w:left="58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1904-1905 гг.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46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Карточки с заданием</w:t>
            </w:r>
          </w:p>
        </w:tc>
      </w:tr>
      <w:tr w:rsidR="007849F4" w:rsidRPr="0039618D" w:rsidTr="00581076">
        <w:trPr>
          <w:trHeight w:hRule="exact" w:val="66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83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11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26" w:lineRule="exact"/>
              <w:ind w:right="360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 xml:space="preserve">Реформы государственного </w:t>
            </w:r>
            <w:r w:rsidRPr="0039618D">
              <w:rPr>
                <w:sz w:val="18"/>
                <w:szCs w:val="18"/>
              </w:rPr>
              <w:t>управления.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298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25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Первая русская революция.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46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Карточки с заданием</w:t>
            </w:r>
          </w:p>
        </w:tc>
      </w:tr>
      <w:tr w:rsidR="007849F4" w:rsidRPr="0039618D" w:rsidTr="00581076">
        <w:trPr>
          <w:trHeight w:hRule="exact" w:val="65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98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26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Реформы П А. Столыпина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384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6" w:lineRule="exact"/>
              <w:ind w:left="730" w:right="25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Появление первых </w:t>
            </w:r>
            <w:r w:rsidRPr="0039618D">
              <w:rPr>
                <w:spacing w:val="-2"/>
                <w:sz w:val="18"/>
                <w:szCs w:val="18"/>
              </w:rPr>
              <w:t>политических партий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ind w:left="206"/>
              <w:rPr>
                <w:sz w:val="18"/>
                <w:szCs w:val="18"/>
              </w:rPr>
            </w:pPr>
            <w:r w:rsidRPr="0039618D">
              <w:rPr>
                <w:spacing w:val="-3"/>
                <w:sz w:val="18"/>
                <w:szCs w:val="18"/>
              </w:rPr>
              <w:t>портрет П.А. Столыпина.</w:t>
            </w:r>
          </w:p>
        </w:tc>
      </w:tr>
      <w:tr w:rsidR="007849F4" w:rsidRPr="0039618D" w:rsidTr="00581076">
        <w:trPr>
          <w:trHeight w:hRule="exact" w:val="66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02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3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7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Серебряный век русской культуры.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202" w:lineRule="exact"/>
              <w:ind w:left="322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25" w:right="115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 xml:space="preserve">Реформы государственного </w:t>
            </w:r>
            <w:r w:rsidRPr="0039618D">
              <w:rPr>
                <w:sz w:val="18"/>
                <w:szCs w:val="18"/>
              </w:rPr>
              <w:t>управления.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74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Иллюстрации.</w:t>
            </w:r>
          </w:p>
        </w:tc>
      </w:tr>
      <w:tr w:rsidR="007849F4" w:rsidRPr="0039618D" w:rsidTr="00581076">
        <w:trPr>
          <w:trHeight w:hRule="exact" w:val="8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07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35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Россия в Первой мировой войне.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307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68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Реформы П. А. Столыпина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К</w:t>
            </w:r>
            <w:r w:rsidRPr="0039618D">
              <w:rPr>
                <w:sz w:val="18"/>
                <w:szCs w:val="18"/>
              </w:rPr>
              <w:t>арточки с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заданием</w:t>
            </w:r>
          </w:p>
        </w:tc>
      </w:tr>
      <w:tr w:rsidR="007849F4" w:rsidRPr="0039618D" w:rsidTr="00581076">
        <w:trPr>
          <w:trHeight w:hRule="exact" w:val="8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26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50"/>
              <w:rPr>
                <w:sz w:val="18"/>
                <w:szCs w:val="18"/>
              </w:rPr>
            </w:pPr>
            <w:r w:rsidRPr="0039618D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spacing w:line="317" w:lineRule="exact"/>
              <w:ind w:right="197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 xml:space="preserve">Повторительно - обобщающий урок </w:t>
            </w:r>
            <w:r w:rsidRPr="0039618D">
              <w:rPr>
                <w:sz w:val="18"/>
                <w:szCs w:val="18"/>
              </w:rPr>
              <w:t xml:space="preserve">«Россия в начале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века».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581076">
            <w:pPr>
              <w:shd w:val="clear" w:color="auto" w:fill="FFFFFF"/>
              <w:ind w:left="322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69" w:lineRule="exact"/>
              <w:jc w:val="center"/>
              <w:rPr>
                <w:sz w:val="18"/>
                <w:szCs w:val="18"/>
              </w:rPr>
            </w:pPr>
            <w:r w:rsidRPr="0039618D">
              <w:rPr>
                <w:spacing w:val="-3"/>
                <w:sz w:val="18"/>
                <w:szCs w:val="18"/>
              </w:rPr>
              <w:t>Карты «Русско-японская:</w:t>
            </w:r>
          </w:p>
          <w:p w:rsidR="007849F4" w:rsidRPr="0039618D" w:rsidRDefault="007849F4" w:rsidP="00581076">
            <w:pPr>
              <w:shd w:val="clear" w:color="auto" w:fill="FFFFFF"/>
              <w:spacing w:line="269" w:lineRule="exact"/>
              <w:jc w:val="center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война», «Революция 1905-</w:t>
            </w:r>
          </w:p>
          <w:p w:rsidR="007849F4" w:rsidRPr="0039618D" w:rsidRDefault="007849F4" w:rsidP="00581076">
            <w:pPr>
              <w:shd w:val="clear" w:color="auto" w:fill="FFFFFF"/>
              <w:spacing w:line="269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07 гг. в России»в учебнике</w:t>
            </w:r>
          </w:p>
        </w:tc>
      </w:tr>
    </w:tbl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 w:rsidP="00581076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horzAnchor="margin" w:tblpXSpec="right" w:tblpY="247"/>
        <w:tblW w:w="155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571"/>
        <w:gridCol w:w="4963"/>
        <w:gridCol w:w="1018"/>
        <w:gridCol w:w="894"/>
        <w:gridCol w:w="39"/>
        <w:gridCol w:w="1134"/>
        <w:gridCol w:w="3544"/>
        <w:gridCol w:w="2828"/>
      </w:tblGrid>
      <w:tr w:rsidR="007849F4" w:rsidRPr="0039618D" w:rsidTr="00581076">
        <w:trPr>
          <w:trHeight w:hRule="exact" w:val="39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782"/>
              <w:rPr>
                <w:sz w:val="18"/>
                <w:szCs w:val="18"/>
              </w:rPr>
            </w:pPr>
            <w:r w:rsidRPr="0039618D">
              <w:rPr>
                <w:bCs/>
                <w:i/>
                <w:iCs/>
                <w:sz w:val="18"/>
                <w:szCs w:val="18"/>
              </w:rPr>
              <w:t>Россия в 1917-1920 годах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21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9 ч.</w:t>
            </w:r>
          </w:p>
        </w:tc>
        <w:tc>
          <w:tcPr>
            <w:tcW w:w="9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96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7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4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10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10" w:right="14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Февральская революция и отречение царя от престола.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6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17" w:lineRule="exact"/>
              <w:ind w:left="269" w:right="254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Серебряный век русской культуры.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69" w:lineRule="exact"/>
              <w:ind w:left="10" w:right="29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Карта «Первая мировая </w:t>
            </w:r>
            <w:r w:rsidRPr="0039618D">
              <w:rPr>
                <w:spacing w:val="-1"/>
                <w:sz w:val="18"/>
                <w:szCs w:val="18"/>
              </w:rPr>
              <w:t>война», карточки с заданиями.</w:t>
            </w:r>
          </w:p>
        </w:tc>
      </w:tr>
      <w:tr w:rsidR="007849F4" w:rsidRPr="0039618D" w:rsidTr="00581076">
        <w:trPr>
          <w:trHeight w:hRule="exact" w:val="1212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8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11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17" w:lineRule="exact"/>
              <w:ind w:right="5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Захват власти большевиками в Петрограде.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5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97" w:right="202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Россия в Первой мировой войне.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Карта-схема «Вооруженное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восстание в Петрограде»,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иллюстрация «Штурм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Зимнего дворца»</w:t>
            </w:r>
          </w:p>
        </w:tc>
      </w:tr>
      <w:tr w:rsidR="007849F4" w:rsidRPr="0039618D" w:rsidTr="00581076">
        <w:trPr>
          <w:trHeight w:hRule="exact" w:val="66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9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5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12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Установление Советской власти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6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rPr>
                <w:sz w:val="18"/>
                <w:szCs w:val="18"/>
              </w:rPr>
            </w:pPr>
          </w:p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6" w:lineRule="exact"/>
              <w:ind w:left="62" w:right="67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Февральская революция и отречение царя от престола.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8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заданиями.</w:t>
            </w:r>
          </w:p>
        </w:tc>
      </w:tr>
      <w:tr w:rsidR="007849F4" w:rsidRPr="0039618D" w:rsidTr="00581076">
        <w:trPr>
          <w:trHeight w:hRule="exact" w:val="979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0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6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13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Начало гражданской войны и</w:t>
            </w:r>
          </w:p>
          <w:p w:rsidR="007849F4" w:rsidRPr="0039618D" w:rsidRDefault="007849F4" w:rsidP="00581076">
            <w:pPr>
              <w:shd w:val="clear" w:color="auto" w:fill="FFFFFF"/>
              <w:spacing w:line="322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интервенция. Создание Белой и</w:t>
            </w:r>
          </w:p>
          <w:p w:rsidR="007849F4" w:rsidRPr="0039618D" w:rsidRDefault="007849F4" w:rsidP="00581076">
            <w:pPr>
              <w:shd w:val="clear" w:color="auto" w:fill="FFFFFF"/>
              <w:spacing w:line="322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Красной армии.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7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0" w:right="5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Захват власти большевиками в Петрограде.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8" w:lineRule="exact"/>
              <w:ind w:left="101" w:right="125"/>
              <w:jc w:val="center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 xml:space="preserve">Карта «Гражданская война и </w:t>
            </w:r>
            <w:r w:rsidRPr="0039618D">
              <w:rPr>
                <w:sz w:val="18"/>
                <w:szCs w:val="18"/>
              </w:rPr>
              <w:t>интервенция»</w:t>
            </w:r>
          </w:p>
        </w:tc>
      </w:tr>
      <w:tr w:rsidR="007849F4" w:rsidRPr="0039618D" w:rsidTr="00581076">
        <w:trPr>
          <w:trHeight w:hRule="exact" w:val="65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0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6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14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Борьба между «красными» и</w:t>
            </w:r>
          </w:p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«белыми».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7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245" w:right="245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Установление Советской власти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ind w:left="96" w:right="130"/>
              <w:jc w:val="center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 xml:space="preserve">Карта «Гражданская война и </w:t>
            </w:r>
            <w:r w:rsidRPr="0039618D">
              <w:rPr>
                <w:sz w:val="18"/>
                <w:szCs w:val="18"/>
              </w:rPr>
              <w:t>интервенция»</w:t>
            </w:r>
          </w:p>
        </w:tc>
      </w:tr>
      <w:tr w:rsidR="007849F4" w:rsidRPr="0039618D" w:rsidTr="00581076">
        <w:trPr>
          <w:trHeight w:hRule="exact" w:val="95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2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8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15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right="69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Крестьянская война против «белых» и «красных».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7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17" w:lineRule="exact"/>
              <w:ind w:left="91" w:right="91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Начало гражданской войны и интервенция. Создание Белой и Красной армии.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Карта «Великая Октябрьская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социалистическая революция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 гражданская война»</w:t>
            </w:r>
          </w:p>
        </w:tc>
      </w:tr>
      <w:tr w:rsidR="007849F4" w:rsidRPr="0039618D" w:rsidTr="00581076">
        <w:trPr>
          <w:trHeight w:hRule="exact" w:val="89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2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7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16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68" w:right="15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Экономическая политика Советской власти.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7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24" w:right="24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Борьба между «красными» и «белыми».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8" w:lineRule="exact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Карта «Великая Октябрьская</w:t>
            </w:r>
          </w:p>
          <w:p w:rsidR="007849F4" w:rsidRPr="0039618D" w:rsidRDefault="007849F4" w:rsidP="00581076">
            <w:pPr>
              <w:shd w:val="clear" w:color="auto" w:fill="FFFFFF"/>
              <w:spacing w:line="278" w:lineRule="exact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социалистическая революция</w:t>
            </w:r>
          </w:p>
          <w:p w:rsidR="007849F4" w:rsidRPr="0039618D" w:rsidRDefault="007849F4" w:rsidP="00581076">
            <w:pPr>
              <w:shd w:val="clear" w:color="auto" w:fill="FFFFFF"/>
              <w:spacing w:line="278" w:lineRule="exact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 гражданская война»</w:t>
            </w:r>
          </w:p>
        </w:tc>
      </w:tr>
      <w:tr w:rsidR="007849F4" w:rsidRPr="0039618D" w:rsidTr="00581076">
        <w:trPr>
          <w:trHeight w:hRule="exact" w:val="1002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2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17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8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17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29" w:righ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Жизнь и быт людей в годы революций и Гражданской войны.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7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01" w:right="101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Крестьянская война против «белых» и «красных».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274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Книга «10 дней, которые</w:t>
            </w:r>
          </w:p>
          <w:p w:rsidR="007849F4" w:rsidRPr="0039618D" w:rsidRDefault="007849F4" w:rsidP="00581076">
            <w:pPr>
              <w:shd w:val="clear" w:color="auto" w:fill="FFFFFF"/>
              <w:spacing w:line="274" w:lineRule="exact"/>
              <w:rPr>
                <w:sz w:val="18"/>
                <w:szCs w:val="18"/>
              </w:rPr>
            </w:pPr>
            <w:r w:rsidRPr="0039618D">
              <w:rPr>
                <w:spacing w:val="-1"/>
                <w:sz w:val="18"/>
                <w:szCs w:val="18"/>
              </w:rPr>
              <w:t>потрясли мир», Джона Рида,</w:t>
            </w:r>
            <w:r w:rsidRPr="0039618D">
              <w:rPr>
                <w:sz w:val="18"/>
                <w:szCs w:val="18"/>
              </w:rPr>
              <w:t xml:space="preserve">  фотодокументы</w:t>
            </w:r>
          </w:p>
        </w:tc>
      </w:tr>
      <w:tr w:rsidR="007849F4" w:rsidRPr="0039618D" w:rsidTr="00581076">
        <w:trPr>
          <w:trHeight w:hRule="exact" w:val="76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9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18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17" w:lineRule="exact"/>
              <w:ind w:left="19" w:righ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Контрольное тестирование 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7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64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  <w:p w:rsidR="007849F4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  <w:p w:rsidR="007849F4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  <w:p w:rsidR="007849F4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spacing w:line="322" w:lineRule="exact"/>
              <w:ind w:left="14" w:right="1210" w:firstLine="10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i/>
                <w:iCs/>
                <w:sz w:val="18"/>
                <w:szCs w:val="18"/>
              </w:rPr>
              <w:t xml:space="preserve">Советская Россия </w:t>
            </w:r>
            <w:r w:rsidRPr="0039618D">
              <w:rPr>
                <w:bCs/>
                <w:sz w:val="18"/>
                <w:szCs w:val="18"/>
              </w:rPr>
              <w:t xml:space="preserve">- </w:t>
            </w:r>
            <w:r w:rsidRPr="0039618D">
              <w:rPr>
                <w:bCs/>
                <w:i/>
                <w:iCs/>
                <w:sz w:val="18"/>
                <w:szCs w:val="18"/>
              </w:rPr>
              <w:t>СССР в 20 - 30-е годы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bCs/>
                <w:spacing w:val="13"/>
                <w:sz w:val="18"/>
                <w:szCs w:val="18"/>
              </w:rPr>
              <w:t>11ч.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57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0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19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5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Новая экономическая политика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Экономическая политика Советской власти.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581076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заданиями,</w:t>
            </w:r>
          </w:p>
        </w:tc>
      </w:tr>
    </w:tbl>
    <w:p w:rsidR="007849F4" w:rsidRPr="0039618D" w:rsidRDefault="007849F4" w:rsidP="00701868">
      <w:pPr>
        <w:pStyle w:val="NoSpacing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7849F4" w:rsidRPr="0039618D" w:rsidRDefault="007849F4">
      <w:pPr>
        <w:rPr>
          <w:sz w:val="18"/>
          <w:szCs w:val="18"/>
        </w:rPr>
        <w:sectPr w:rsidR="007849F4" w:rsidRPr="0039618D" w:rsidSect="00581076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 w:rsidP="00701868">
      <w:pPr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562"/>
        <w:gridCol w:w="4963"/>
        <w:gridCol w:w="1008"/>
        <w:gridCol w:w="894"/>
        <w:gridCol w:w="1182"/>
        <w:gridCol w:w="3544"/>
        <w:gridCol w:w="2823"/>
      </w:tblGrid>
      <w:tr w:rsidR="007849F4" w:rsidRPr="0039618D" w:rsidTr="00581076">
        <w:trPr>
          <w:trHeight w:hRule="exact" w:val="73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Образование СССР.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25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Жизнь и быт людей в годы революций и Гражданской войны.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 xml:space="preserve">Карта     </w:t>
            </w:r>
            <w:r w:rsidRPr="0039618D">
              <w:rPr>
                <w:spacing w:val="-11"/>
                <w:sz w:val="18"/>
                <w:szCs w:val="18"/>
              </w:rPr>
              <w:t>«СССР</w:t>
            </w:r>
            <w:r w:rsidRPr="0039618D">
              <w:rPr>
                <w:sz w:val="18"/>
                <w:szCs w:val="18"/>
              </w:rPr>
              <w:t>»</w:t>
            </w:r>
          </w:p>
        </w:tc>
      </w:tr>
      <w:tr w:rsidR="007849F4" w:rsidRPr="0039618D" w:rsidTr="00FC3453">
        <w:trPr>
          <w:trHeight w:hRule="exact" w:val="75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107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Изменение в системе государственного управления.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89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Новая экономическая политика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Иллюстрации</w:t>
            </w:r>
          </w:p>
        </w:tc>
      </w:tr>
      <w:tr w:rsidR="007849F4" w:rsidRPr="0039618D" w:rsidTr="00FC3453">
        <w:trPr>
          <w:trHeight w:hRule="exact" w:val="414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Культ личности И. В. Сталина.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Образование СССР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Портрет  И.В.Сталина</w:t>
            </w:r>
          </w:p>
        </w:tc>
      </w:tr>
      <w:tr w:rsidR="007849F4" w:rsidRPr="0039618D" w:rsidTr="00FC3453">
        <w:trPr>
          <w:trHeight w:hRule="exact" w:val="984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Индустриализация в СССР.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Изменение        в        системе</w:t>
            </w:r>
          </w:p>
          <w:p w:rsidR="007849F4" w:rsidRPr="0039618D" w:rsidRDefault="007849F4" w:rsidP="00FC3453">
            <w:pPr>
              <w:shd w:val="clear" w:color="auto" w:fill="FFFFFF"/>
              <w:spacing w:line="322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государственного</w:t>
            </w:r>
          </w:p>
          <w:p w:rsidR="007849F4" w:rsidRPr="0039618D" w:rsidRDefault="007849F4" w:rsidP="00FC3453">
            <w:pPr>
              <w:shd w:val="clear" w:color="auto" w:fill="FFFFFF"/>
              <w:spacing w:line="322" w:lineRule="exact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управления.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 xml:space="preserve">Карта     </w:t>
            </w:r>
            <w:r w:rsidRPr="0039618D">
              <w:rPr>
                <w:spacing w:val="-11"/>
                <w:sz w:val="18"/>
                <w:szCs w:val="18"/>
              </w:rPr>
              <w:t>«СССР</w:t>
            </w:r>
            <w:r w:rsidRPr="0039618D">
              <w:rPr>
                <w:sz w:val="18"/>
                <w:szCs w:val="18"/>
              </w:rPr>
              <w:t>»</w:t>
            </w:r>
          </w:p>
        </w:tc>
      </w:tr>
      <w:tr w:rsidR="007849F4" w:rsidRPr="0039618D" w:rsidTr="00581076">
        <w:trPr>
          <w:trHeight w:hRule="exact" w:val="4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83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Коллективизация крестьянского хозяйства.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93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Культ личности И. В. Сталина.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заданием</w:t>
            </w:r>
          </w:p>
        </w:tc>
      </w:tr>
      <w:tr w:rsidR="007849F4" w:rsidRPr="0039618D" w:rsidTr="00FC3453">
        <w:trPr>
          <w:trHeight w:hRule="exact" w:val="72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7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Новая Конституция страны 1936 года.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Индустриализация в СССР.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right="14"/>
              <w:rPr>
                <w:sz w:val="18"/>
                <w:szCs w:val="18"/>
              </w:rPr>
            </w:pPr>
            <w:r w:rsidRPr="0039618D">
              <w:rPr>
                <w:spacing w:val="-8"/>
                <w:sz w:val="18"/>
                <w:szCs w:val="18"/>
              </w:rPr>
              <w:t xml:space="preserve">Иллюстрации,     карточки     с </w:t>
            </w:r>
            <w:r w:rsidRPr="0039618D">
              <w:rPr>
                <w:sz w:val="18"/>
                <w:szCs w:val="18"/>
              </w:rPr>
              <w:t>заданием</w:t>
            </w:r>
          </w:p>
        </w:tc>
      </w:tr>
      <w:tr w:rsidR="007849F4" w:rsidRPr="0039618D" w:rsidTr="00FC3453">
        <w:trPr>
          <w:trHeight w:hRule="exact" w:val="6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6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8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left="10" w:right="52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Развитие науки в СССР в 20 - 30-е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left="5" w:right="46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Коллективизация крестьянского хозяйства.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Фото, иллюстрации</w:t>
            </w:r>
          </w:p>
        </w:tc>
      </w:tr>
      <w:tr w:rsidR="007849F4" w:rsidRPr="0039618D" w:rsidTr="00581076">
        <w:trPr>
          <w:trHeight w:hRule="exact" w:val="47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7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9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left="19" w:right="26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Развитие культуры в СССР в 20-30-е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века.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right="19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Новая Конституция страны 1936 года.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FC3453">
        <w:trPr>
          <w:trHeight w:hRule="exact" w:val="70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8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10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left="24" w:right="26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Жизнь и быт советских людей в 20 -30-е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века.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96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Развитие науки в СССР в 20 - 30-е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в.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заданием</w:t>
            </w:r>
          </w:p>
        </w:tc>
      </w:tr>
      <w:tr w:rsidR="007849F4" w:rsidRPr="0039618D" w:rsidTr="00581076">
        <w:trPr>
          <w:trHeight w:hRule="exact" w:val="74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9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29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11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29" w:right="49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Повторительно-обобщающий урок «Советская Россия - СССР в 20 - 30-е годы»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FC3453">
        <w:trPr>
          <w:trHeight w:hRule="exact" w:val="672"/>
        </w:trPr>
        <w:tc>
          <w:tcPr>
            <w:tcW w:w="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24" w:right="720"/>
              <w:jc w:val="center"/>
              <w:rPr>
                <w:sz w:val="18"/>
                <w:szCs w:val="18"/>
              </w:rPr>
            </w:pPr>
            <w:r w:rsidRPr="0039618D">
              <w:rPr>
                <w:bCs/>
                <w:i/>
                <w:iCs/>
                <w:sz w:val="18"/>
                <w:szCs w:val="18"/>
              </w:rPr>
              <w:t>ВЕЛИКАЯ ОТЕЧЕСТВЕННАЯ ВОЙНА 1941-1945 ГГ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</w:tbl>
    <w:p w:rsidR="007849F4" w:rsidRPr="0039618D" w:rsidRDefault="007849F4" w:rsidP="00701868">
      <w:pPr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48"/>
        <w:gridCol w:w="514"/>
        <w:gridCol w:w="52"/>
        <w:gridCol w:w="4916"/>
        <w:gridCol w:w="42"/>
        <w:gridCol w:w="927"/>
        <w:gridCol w:w="81"/>
        <w:gridCol w:w="894"/>
        <w:gridCol w:w="10"/>
        <w:gridCol w:w="30"/>
        <w:gridCol w:w="53"/>
        <w:gridCol w:w="1081"/>
        <w:gridCol w:w="3544"/>
        <w:gridCol w:w="2835"/>
        <w:gridCol w:w="6"/>
      </w:tblGrid>
      <w:tr w:rsidR="007849F4" w:rsidRPr="0039618D" w:rsidTr="00FC3453">
        <w:trPr>
          <w:trHeight w:hRule="exact" w:val="662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30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12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77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СССР накануне Второй мировой войны.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14" w:hanging="14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1939-1945гг.»</w:t>
            </w:r>
          </w:p>
        </w:tc>
      </w:tr>
      <w:tr w:rsidR="007849F4" w:rsidRPr="0039618D" w:rsidTr="00581076">
        <w:trPr>
          <w:trHeight w:hRule="exact" w:val="579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31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13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69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Советский Союз в начале Второй мировой войны.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25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Жизнь и быт советских людей в 20 - 30-е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века.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14" w:right="82" w:hanging="10"/>
              <w:rPr>
                <w:sz w:val="18"/>
                <w:szCs w:val="18"/>
              </w:rPr>
            </w:pPr>
            <w:r w:rsidRPr="0039618D">
              <w:rPr>
                <w:spacing w:val="-10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1939- 1945гг.»</w:t>
            </w:r>
          </w:p>
        </w:tc>
      </w:tr>
      <w:tr w:rsidR="007849F4" w:rsidRPr="0039618D" w:rsidTr="00FC3453">
        <w:trPr>
          <w:trHeight w:hRule="exact" w:val="65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32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14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right="816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Контрольное тестирование 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FC3453">
        <w:trPr>
          <w:trHeight w:hRule="exact" w:val="658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33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right="84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Начало Великой Отечественной войны.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5" w:right="6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СССР накануне Второй мировой войны.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14" w:hanging="10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1939-1945гг.»</w:t>
            </w:r>
          </w:p>
        </w:tc>
      </w:tr>
      <w:tr w:rsidR="007849F4" w:rsidRPr="0039618D" w:rsidTr="00FC3453">
        <w:trPr>
          <w:trHeight w:hRule="exact" w:val="658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34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Битва за Москву.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right="422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Советский Союз в начале Второй мировой войны.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4" w:hanging="10"/>
              <w:rPr>
                <w:sz w:val="18"/>
                <w:szCs w:val="18"/>
              </w:rPr>
            </w:pPr>
            <w:r w:rsidRPr="0039618D">
              <w:rPr>
                <w:spacing w:val="-6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1939-1945гг.»</w:t>
            </w:r>
          </w:p>
        </w:tc>
      </w:tr>
      <w:tr w:rsidR="007849F4" w:rsidRPr="0039618D" w:rsidTr="00FC3453">
        <w:trPr>
          <w:trHeight w:hRule="exact" w:val="739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«Все для фронта! Все для победы!»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79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Начало Великой Отечественной войны.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14" w:right="10" w:hanging="14"/>
              <w:rPr>
                <w:sz w:val="18"/>
                <w:szCs w:val="18"/>
              </w:rPr>
            </w:pPr>
            <w:r w:rsidRPr="0039618D">
              <w:rPr>
                <w:spacing w:val="-7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1939-1945гг.»</w:t>
            </w:r>
          </w:p>
        </w:tc>
      </w:tr>
      <w:tr w:rsidR="007849F4" w:rsidRPr="0039618D" w:rsidTr="00FC3453">
        <w:trPr>
          <w:trHeight w:hRule="exact" w:val="485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6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36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Маршал Жуков.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Битва за Москву.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581076">
        <w:trPr>
          <w:trHeight w:hRule="exact" w:val="59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7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37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Блокада Ленинграда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2" w:lineRule="exact"/>
              <w:ind w:left="10" w:right="47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«Все для фронта! все для победы!»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14" w:right="91" w:hanging="10"/>
              <w:rPr>
                <w:sz w:val="18"/>
                <w:szCs w:val="18"/>
              </w:rPr>
            </w:pPr>
            <w:r w:rsidRPr="0039618D">
              <w:rPr>
                <w:spacing w:val="-10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1939-1945гг.»</w:t>
            </w:r>
          </w:p>
        </w:tc>
      </w:tr>
      <w:tr w:rsidR="007849F4" w:rsidRPr="0039618D" w:rsidTr="00581076">
        <w:trPr>
          <w:trHeight w:hRule="exact" w:val="545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8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38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Сталинградская битва.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Маршал Жуков.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4" w:right="10" w:hanging="10"/>
              <w:rPr>
                <w:sz w:val="18"/>
                <w:szCs w:val="18"/>
              </w:rPr>
            </w:pPr>
            <w:r w:rsidRPr="0039618D">
              <w:rPr>
                <w:spacing w:val="-7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1939-1945гг.»</w:t>
            </w:r>
          </w:p>
        </w:tc>
      </w:tr>
      <w:tr w:rsidR="007849F4" w:rsidRPr="0039618D" w:rsidTr="00FC3453">
        <w:trPr>
          <w:trHeight w:hRule="exact" w:val="379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8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39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7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Битва за Мамаев курган.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Блокада Ленинграда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39618D">
        <w:trPr>
          <w:trHeight w:hRule="exact" w:val="609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8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40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8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left="24" w:right="12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Борьба советских людей на оккупированной территории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Сталинградская битва.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4" w:right="389" w:hanging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Карта «Великая </w:t>
            </w:r>
            <w:r w:rsidRPr="0039618D">
              <w:rPr>
                <w:spacing w:val="-11"/>
                <w:sz w:val="18"/>
                <w:szCs w:val="18"/>
              </w:rPr>
              <w:t>Отечественная война 1941-</w:t>
            </w:r>
            <w:r w:rsidRPr="0039618D">
              <w:rPr>
                <w:sz w:val="18"/>
                <w:szCs w:val="18"/>
              </w:rPr>
              <w:t>1945 гг.», карточки</w:t>
            </w:r>
          </w:p>
        </w:tc>
      </w:tr>
      <w:tr w:rsidR="007849F4" w:rsidRPr="0039618D" w:rsidTr="00581076">
        <w:trPr>
          <w:trHeight w:hRule="exact" w:val="805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9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41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9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Битва на Курской дуге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10" w:right="5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Борьба советских людей на оккупированной территории</w:t>
            </w:r>
          </w:p>
        </w:tc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10" w:right="226" w:hanging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Карта «Великая </w:t>
            </w:r>
            <w:r w:rsidRPr="0039618D">
              <w:rPr>
                <w:spacing w:val="-9"/>
                <w:sz w:val="18"/>
                <w:szCs w:val="18"/>
              </w:rPr>
              <w:t>Отечественная война 1941-</w:t>
            </w:r>
            <w:r w:rsidRPr="0039618D">
              <w:rPr>
                <w:spacing w:val="-11"/>
                <w:sz w:val="18"/>
                <w:szCs w:val="18"/>
              </w:rPr>
              <w:t xml:space="preserve">1945 гг.», Таблица «Главные </w:t>
            </w:r>
            <w:r w:rsidRPr="0039618D">
              <w:rPr>
                <w:sz w:val="18"/>
                <w:szCs w:val="18"/>
              </w:rPr>
              <w:t>битвы войны»</w:t>
            </w:r>
          </w:p>
        </w:tc>
      </w:tr>
      <w:tr w:rsidR="007849F4" w:rsidRPr="0039618D" w:rsidTr="00581076">
        <w:trPr>
          <w:gridAfter w:val="1"/>
          <w:wAfter w:w="6" w:type="dxa"/>
          <w:trHeight w:hRule="exact" w:val="72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42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10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Героизм тружеников тыла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1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18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Амурская область. В тылу как на фронте, перестройка экономики области.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0" w:right="384" w:hanging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Карта «Великая </w:t>
            </w:r>
            <w:r w:rsidRPr="0039618D">
              <w:rPr>
                <w:spacing w:val="-11"/>
                <w:sz w:val="18"/>
                <w:szCs w:val="18"/>
              </w:rPr>
              <w:t>Отечественная война 1941-</w:t>
            </w:r>
            <w:r w:rsidRPr="0039618D">
              <w:rPr>
                <w:sz w:val="18"/>
                <w:szCs w:val="18"/>
              </w:rPr>
              <w:t>1945 гг.»,</w:t>
            </w:r>
          </w:p>
        </w:tc>
      </w:tr>
      <w:tr w:rsidR="007849F4" w:rsidRPr="0039618D" w:rsidTr="00FC3453">
        <w:trPr>
          <w:gridAfter w:val="1"/>
          <w:wAfter w:w="6" w:type="dxa"/>
          <w:trHeight w:hRule="exact" w:val="8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43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11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394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Окончание Великой Отечественной войны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Битва на Курской дуге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ind w:left="10" w:right="379" w:hanging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Карта «Великая </w:t>
            </w:r>
            <w:r w:rsidRPr="0039618D">
              <w:rPr>
                <w:spacing w:val="-11"/>
                <w:sz w:val="18"/>
                <w:szCs w:val="18"/>
              </w:rPr>
              <w:t>Отечественная война 1941-</w:t>
            </w:r>
            <w:r w:rsidRPr="0039618D">
              <w:rPr>
                <w:sz w:val="18"/>
                <w:szCs w:val="18"/>
              </w:rPr>
              <w:t>1945 гг.»,</w:t>
            </w:r>
          </w:p>
        </w:tc>
      </w:tr>
      <w:tr w:rsidR="007849F4" w:rsidRPr="0039618D" w:rsidTr="00FC3453">
        <w:trPr>
          <w:gridAfter w:val="1"/>
          <w:wAfter w:w="6" w:type="dxa"/>
          <w:trHeight w:hRule="exact" w:val="84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12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12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Вступление СССР в войну с Японией. Окончание Второй мировой войны.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Битва на Курской дуге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ind w:left="10" w:right="91" w:hanging="5"/>
              <w:rPr>
                <w:sz w:val="18"/>
                <w:szCs w:val="18"/>
              </w:rPr>
            </w:pPr>
            <w:r w:rsidRPr="0039618D">
              <w:rPr>
                <w:spacing w:val="-10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>1939-1945гг»,</w:t>
            </w:r>
          </w:p>
        </w:tc>
      </w:tr>
      <w:tr w:rsidR="007849F4" w:rsidRPr="0039618D" w:rsidTr="0039618D">
        <w:trPr>
          <w:gridAfter w:val="1"/>
          <w:wAfter w:w="6" w:type="dxa"/>
          <w:trHeight w:hRule="exact" w:val="91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45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13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31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Повторительно - обобщающий урок «Великая Отечественная война 1941-1945 гг»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ind w:left="10" w:right="86" w:hanging="5"/>
              <w:rPr>
                <w:sz w:val="18"/>
                <w:szCs w:val="18"/>
              </w:rPr>
            </w:pPr>
            <w:r w:rsidRPr="0039618D">
              <w:rPr>
                <w:spacing w:val="-10"/>
                <w:sz w:val="18"/>
                <w:szCs w:val="18"/>
              </w:rPr>
              <w:t xml:space="preserve">Карта «Вторая мировая война </w:t>
            </w:r>
            <w:r w:rsidRPr="0039618D">
              <w:rPr>
                <w:sz w:val="18"/>
                <w:szCs w:val="18"/>
              </w:rPr>
              <w:t xml:space="preserve">1939-1945гг» «Великая </w:t>
            </w:r>
            <w:r w:rsidRPr="0039618D">
              <w:rPr>
                <w:spacing w:val="-9"/>
                <w:sz w:val="18"/>
                <w:szCs w:val="18"/>
              </w:rPr>
              <w:t>Отечественная война 1941-</w:t>
            </w:r>
            <w:r w:rsidRPr="0039618D">
              <w:rPr>
                <w:sz w:val="18"/>
                <w:szCs w:val="18"/>
              </w:rPr>
              <w:t>1945 гг.»</w:t>
            </w:r>
          </w:p>
        </w:tc>
      </w:tr>
      <w:tr w:rsidR="007849F4" w:rsidRPr="0039618D" w:rsidTr="0039618D">
        <w:trPr>
          <w:gridAfter w:val="1"/>
          <w:wAfter w:w="6" w:type="dxa"/>
          <w:trHeight w:hRule="exact" w:val="35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65" w:lineRule="exact"/>
              <w:ind w:left="10" w:right="2098" w:firstLine="5"/>
              <w:rPr>
                <w:sz w:val="18"/>
                <w:szCs w:val="18"/>
              </w:rPr>
            </w:pPr>
            <w:r w:rsidRPr="0039618D">
              <w:rPr>
                <w:i/>
                <w:iCs/>
                <w:sz w:val="18"/>
                <w:szCs w:val="18"/>
              </w:rPr>
              <w:t xml:space="preserve">Советский Союз в 1945 </w:t>
            </w:r>
            <w:r w:rsidRPr="0039618D">
              <w:rPr>
                <w:sz w:val="18"/>
                <w:szCs w:val="18"/>
              </w:rPr>
              <w:t>-</w:t>
            </w:r>
            <w:r w:rsidRPr="0039618D">
              <w:rPr>
                <w:i/>
                <w:iCs/>
                <w:sz w:val="18"/>
                <w:szCs w:val="18"/>
              </w:rPr>
              <w:t>1991 гг.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16 ч.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39618D">
        <w:trPr>
          <w:gridAfter w:val="1"/>
          <w:wAfter w:w="6" w:type="dxa"/>
          <w:trHeight w:hRule="exact" w:val="62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46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14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Возрождение страны после войны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Героизм тружеников тыла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0" w:righ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Карточки с заданиями, </w:t>
            </w:r>
            <w:r w:rsidRPr="0039618D">
              <w:rPr>
                <w:spacing w:val="-12"/>
                <w:sz w:val="18"/>
                <w:szCs w:val="18"/>
              </w:rPr>
              <w:t>иллюстрации, фотодокументы</w:t>
            </w:r>
          </w:p>
        </w:tc>
      </w:tr>
      <w:tr w:rsidR="007849F4" w:rsidRPr="0039618D" w:rsidTr="00FC3453">
        <w:trPr>
          <w:gridAfter w:val="1"/>
          <w:wAfter w:w="6" w:type="dxa"/>
          <w:trHeight w:hRule="exact" w:val="65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47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15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left="10" w:right="33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Внешняя политика СССР. Борьба за власть после смерти И.В. Сталина.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Окончание                Великой Отечественной войны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39618D">
        <w:trPr>
          <w:gridAfter w:val="1"/>
          <w:wAfter w:w="6" w:type="dxa"/>
          <w:trHeight w:hRule="exact" w:val="63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48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16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Реформы Н.С. Хрущева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14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Вступление СССР в войну с Японией. Окончание Второй мировой войны.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ind w:left="5" w:right="322"/>
              <w:rPr>
                <w:sz w:val="18"/>
                <w:szCs w:val="18"/>
              </w:rPr>
            </w:pPr>
            <w:r w:rsidRPr="0039618D">
              <w:rPr>
                <w:spacing w:val="-11"/>
                <w:sz w:val="18"/>
                <w:szCs w:val="18"/>
              </w:rPr>
              <w:t xml:space="preserve">Карта «Политическая карта </w:t>
            </w:r>
            <w:r w:rsidRPr="0039618D">
              <w:rPr>
                <w:sz w:val="18"/>
                <w:szCs w:val="18"/>
              </w:rPr>
              <w:t>мира»</w:t>
            </w:r>
          </w:p>
        </w:tc>
      </w:tr>
      <w:tr w:rsidR="007849F4" w:rsidRPr="0039618D" w:rsidTr="00FC3453">
        <w:trPr>
          <w:gridAfter w:val="1"/>
          <w:wAfter w:w="6" w:type="dxa"/>
          <w:trHeight w:hRule="exact" w:val="7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49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17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10" w:right="941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Жизнь советских людей в годы правления Н.С. Хрущева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10" w:right="42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Внешняя политика СССР после войны.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0"/>
              <w:rPr>
                <w:sz w:val="18"/>
                <w:szCs w:val="18"/>
              </w:rPr>
            </w:pPr>
            <w:r w:rsidRPr="0039618D">
              <w:rPr>
                <w:spacing w:val="-11"/>
                <w:sz w:val="18"/>
                <w:szCs w:val="18"/>
              </w:rPr>
              <w:t>Карта «СССР</w:t>
            </w:r>
            <w:r w:rsidRPr="0039618D">
              <w:rPr>
                <w:sz w:val="18"/>
                <w:szCs w:val="18"/>
              </w:rPr>
              <w:t>», карточки с заданиями</w:t>
            </w:r>
          </w:p>
        </w:tc>
      </w:tr>
      <w:tr w:rsidR="007849F4" w:rsidRPr="0039618D" w:rsidTr="00FC3453">
        <w:trPr>
          <w:gridAfter w:val="1"/>
          <w:wAfter w:w="6" w:type="dxa"/>
          <w:trHeight w:hRule="exact" w:val="7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50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18</w:t>
            </w:r>
          </w:p>
        </w:tc>
        <w:tc>
          <w:tcPr>
            <w:tcW w:w="4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10" w:right="24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Достижения в науке и технике в 50 -60-е годы</w:t>
            </w:r>
          </w:p>
        </w:tc>
        <w:tc>
          <w:tcPr>
            <w:tcW w:w="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left="5" w:right="206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Возрождение страны после войны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10" w:right="102"/>
              <w:rPr>
                <w:sz w:val="18"/>
                <w:szCs w:val="18"/>
              </w:rPr>
            </w:pPr>
            <w:r w:rsidRPr="0039618D">
              <w:rPr>
                <w:spacing w:val="-11"/>
                <w:sz w:val="18"/>
                <w:szCs w:val="18"/>
              </w:rPr>
              <w:t>Карта «СССР</w:t>
            </w:r>
            <w:r w:rsidRPr="0039618D">
              <w:rPr>
                <w:sz w:val="18"/>
                <w:szCs w:val="18"/>
              </w:rPr>
              <w:t>» таблица «Реформы Хрущева»</w:t>
            </w:r>
          </w:p>
        </w:tc>
      </w:tr>
    </w:tbl>
    <w:p w:rsidR="007849F4" w:rsidRPr="0039618D" w:rsidRDefault="007849F4" w:rsidP="00701868">
      <w:pPr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548"/>
        <w:gridCol w:w="23"/>
        <w:gridCol w:w="4939"/>
        <w:gridCol w:w="15"/>
        <w:gridCol w:w="977"/>
        <w:gridCol w:w="36"/>
        <w:gridCol w:w="947"/>
        <w:gridCol w:w="40"/>
        <w:gridCol w:w="1110"/>
        <w:gridCol w:w="3544"/>
        <w:gridCol w:w="2799"/>
        <w:gridCol w:w="36"/>
      </w:tblGrid>
      <w:tr w:rsidR="007849F4" w:rsidRPr="0039618D" w:rsidTr="0039618D">
        <w:trPr>
          <w:gridAfter w:val="1"/>
          <w:wAfter w:w="36" w:type="dxa"/>
          <w:trHeight w:hRule="exact" w:val="850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51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19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Освоение космоса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76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Борьба за власть после смерти И.В. Сталина.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left="5" w:right="120"/>
              <w:rPr>
                <w:sz w:val="18"/>
                <w:szCs w:val="18"/>
              </w:rPr>
            </w:pPr>
            <w:r w:rsidRPr="0039618D">
              <w:rPr>
                <w:spacing w:val="-8"/>
                <w:sz w:val="18"/>
                <w:szCs w:val="18"/>
              </w:rPr>
              <w:t xml:space="preserve">Портрет С.П. Королева. Ю.А. Гагарина, В. Терешковой, </w:t>
            </w:r>
            <w:r w:rsidRPr="0039618D">
              <w:rPr>
                <w:sz w:val="18"/>
                <w:szCs w:val="18"/>
              </w:rPr>
              <w:t>карточки с заданиями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643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52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20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197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Контрольное тестирование по итогам </w:t>
            </w:r>
            <w:r w:rsidRPr="0039618D">
              <w:rPr>
                <w:sz w:val="18"/>
                <w:szCs w:val="18"/>
                <w:lang w:val="en-US"/>
              </w:rPr>
              <w:t>III</w:t>
            </w:r>
            <w:r w:rsidRPr="0039618D">
              <w:rPr>
                <w:sz w:val="18"/>
                <w:szCs w:val="18"/>
              </w:rPr>
              <w:t xml:space="preserve"> четверти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39618D">
        <w:trPr>
          <w:gridAfter w:val="1"/>
          <w:wAfter w:w="36" w:type="dxa"/>
          <w:trHeight w:hRule="exact" w:val="817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2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53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Хрущевская «оттепель».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Реформы Н.С. Хрущева.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left="5" w:right="158" w:firstLine="5"/>
              <w:rPr>
                <w:sz w:val="18"/>
                <w:szCs w:val="18"/>
              </w:rPr>
            </w:pPr>
            <w:r w:rsidRPr="0039618D">
              <w:rPr>
                <w:spacing w:val="-8"/>
                <w:sz w:val="18"/>
                <w:szCs w:val="18"/>
              </w:rPr>
              <w:t xml:space="preserve">Портрет А.Т. Твардовского, </w:t>
            </w:r>
            <w:r w:rsidRPr="0039618D">
              <w:rPr>
                <w:spacing w:val="-10"/>
                <w:sz w:val="18"/>
                <w:szCs w:val="18"/>
              </w:rPr>
              <w:t xml:space="preserve">А.И. Солженицина, карточки </w:t>
            </w:r>
            <w:r w:rsidRPr="0039618D">
              <w:rPr>
                <w:sz w:val="18"/>
                <w:szCs w:val="18"/>
              </w:rPr>
              <w:t>с заданиями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65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54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984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Экономика и политика в эпоху «застоя».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547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Достижения в науке и технике в 50 - 60-е годы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Портрет Л.И. Брежнева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72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55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3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6" w:lineRule="exact"/>
              <w:ind w:right="13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Внешняя политика Советского Союза в 70-е годы. Афганская война.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Освоение космоса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ind w:left="5"/>
              <w:rPr>
                <w:sz w:val="18"/>
                <w:szCs w:val="18"/>
              </w:rPr>
            </w:pPr>
            <w:r w:rsidRPr="0039618D">
              <w:rPr>
                <w:spacing w:val="-11"/>
                <w:sz w:val="18"/>
                <w:szCs w:val="18"/>
              </w:rPr>
              <w:t>Карта «СССР</w:t>
            </w:r>
            <w:r w:rsidRPr="0039618D">
              <w:rPr>
                <w:sz w:val="18"/>
                <w:szCs w:val="18"/>
              </w:rPr>
              <w:t>»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64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3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56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4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245" w:firstLine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Советская культура и интеллигенция в годы «застоя».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542" w:firstLine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Экономика и политика в эпоху «застоя».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right="1224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Иллюстрации, карточки</w:t>
            </w:r>
          </w:p>
        </w:tc>
      </w:tr>
      <w:tr w:rsidR="007849F4" w:rsidRPr="0039618D" w:rsidTr="00581076">
        <w:trPr>
          <w:gridAfter w:val="1"/>
          <w:wAfter w:w="36" w:type="dxa"/>
          <w:trHeight w:hRule="exact" w:val="61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57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27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Жизнь и быт советских людей в 70 -80-е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века.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right="50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Внешняя политика Советского Союза в 70-е годы.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заданиями, иллюстрации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653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58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Реформы М.С. Горбачева.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Афганская война.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заданиями</w:t>
            </w:r>
          </w:p>
        </w:tc>
      </w:tr>
      <w:tr w:rsidR="007849F4" w:rsidRPr="0039618D" w:rsidTr="0039618D">
        <w:trPr>
          <w:gridAfter w:val="1"/>
          <w:wAfter w:w="36" w:type="dxa"/>
          <w:trHeight w:hRule="exact" w:val="70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59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7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Распад СССР.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22" w:lineRule="exact"/>
              <w:ind w:left="5" w:right="76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Советская культура и интеллигенция в годы «застоя».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5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карточки с заданиями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73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48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60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8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left="5" w:right="35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Повторительно - обобщающий урок «Советский Союз в 1945 - 1991 гг.»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right="14"/>
              <w:rPr>
                <w:sz w:val="18"/>
                <w:szCs w:val="18"/>
              </w:rPr>
            </w:pPr>
            <w:r w:rsidRPr="0039618D">
              <w:rPr>
                <w:spacing w:val="-7"/>
                <w:sz w:val="18"/>
                <w:szCs w:val="18"/>
              </w:rPr>
              <w:t xml:space="preserve">Карта      </w:t>
            </w:r>
            <w:r w:rsidRPr="0039618D">
              <w:rPr>
                <w:spacing w:val="-11"/>
                <w:sz w:val="18"/>
                <w:szCs w:val="18"/>
              </w:rPr>
              <w:t>«СССР</w:t>
            </w:r>
            <w:r w:rsidRPr="0039618D">
              <w:rPr>
                <w:sz w:val="18"/>
                <w:szCs w:val="18"/>
              </w:rPr>
              <w:t>»</w:t>
            </w:r>
            <w:r w:rsidRPr="0039618D">
              <w:rPr>
                <w:spacing w:val="-8"/>
                <w:sz w:val="18"/>
                <w:szCs w:val="18"/>
              </w:rPr>
              <w:t xml:space="preserve">,       карточки       с </w:t>
            </w:r>
            <w:r w:rsidRPr="0039618D">
              <w:rPr>
                <w:sz w:val="18"/>
                <w:szCs w:val="18"/>
              </w:rPr>
              <w:t>заданиями</w:t>
            </w:r>
          </w:p>
        </w:tc>
      </w:tr>
      <w:tr w:rsidR="007849F4" w:rsidRPr="0039618D" w:rsidTr="00FC3453">
        <w:trPr>
          <w:gridAfter w:val="1"/>
          <w:wAfter w:w="36" w:type="dxa"/>
          <w:trHeight w:hRule="exact" w:val="67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ind w:left="53"/>
              <w:rPr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ind w:left="19"/>
              <w:rPr>
                <w:sz w:val="18"/>
                <w:szCs w:val="18"/>
              </w:rPr>
            </w:pP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spacing w:line="360" w:lineRule="exact"/>
              <w:ind w:right="537"/>
              <w:rPr>
                <w:sz w:val="18"/>
                <w:szCs w:val="18"/>
              </w:rPr>
            </w:pPr>
            <w:r w:rsidRPr="0039618D">
              <w:rPr>
                <w:i/>
                <w:iCs/>
                <w:sz w:val="18"/>
                <w:szCs w:val="18"/>
              </w:rPr>
              <w:t xml:space="preserve">    Новая Россия в 1991 </w:t>
            </w:r>
            <w:r w:rsidRPr="0039618D">
              <w:rPr>
                <w:sz w:val="18"/>
                <w:szCs w:val="18"/>
              </w:rPr>
              <w:t xml:space="preserve">- </w:t>
            </w:r>
            <w:r w:rsidRPr="0039618D">
              <w:rPr>
                <w:i/>
                <w:iCs/>
                <w:sz w:val="18"/>
                <w:szCs w:val="18"/>
              </w:rPr>
              <w:t>2002 гг.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bCs/>
                <w:i/>
                <w:iCs/>
                <w:sz w:val="18"/>
                <w:szCs w:val="18"/>
              </w:rPr>
              <w:t>8 ч.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7849F4" w:rsidRPr="0039618D" w:rsidTr="00FC3453">
        <w:trPr>
          <w:gridAfter w:val="1"/>
          <w:wAfter w:w="36" w:type="dxa"/>
          <w:trHeight w:hRule="exact" w:val="58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34333D">
            <w:pPr>
              <w:shd w:val="clear" w:color="auto" w:fill="FFFFFF"/>
              <w:ind w:left="53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61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34333D">
            <w:pPr>
              <w:shd w:val="clear" w:color="auto" w:fill="FFFFFF"/>
              <w:ind w:left="19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9</w:t>
            </w:r>
          </w:p>
        </w:tc>
        <w:tc>
          <w:tcPr>
            <w:tcW w:w="4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39618D">
              <w:rPr>
                <w:spacing w:val="-11"/>
                <w:sz w:val="18"/>
                <w:szCs w:val="18"/>
              </w:rPr>
              <w:t>Экономические реформы Б.Н. Ельцина.</w:t>
            </w:r>
          </w:p>
        </w:tc>
        <w:tc>
          <w:tcPr>
            <w:tcW w:w="1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ind w:left="29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30" w:lineRule="exact"/>
              <w:ind w:right="34"/>
              <w:rPr>
                <w:sz w:val="18"/>
                <w:szCs w:val="18"/>
              </w:rPr>
            </w:pPr>
            <w:r w:rsidRPr="0039618D">
              <w:rPr>
                <w:spacing w:val="-3"/>
                <w:sz w:val="18"/>
                <w:szCs w:val="18"/>
              </w:rPr>
              <w:t>Жизнь и быт советских людей в 70 — 80-</w:t>
            </w:r>
            <w:r w:rsidRPr="0039618D">
              <w:rPr>
                <w:sz w:val="18"/>
                <w:szCs w:val="18"/>
              </w:rPr>
              <w:t xml:space="preserve">е годы </w:t>
            </w:r>
            <w:r w:rsidRPr="0039618D">
              <w:rPr>
                <w:sz w:val="18"/>
                <w:szCs w:val="18"/>
                <w:lang w:val="en-US"/>
              </w:rPr>
              <w:t>XX</w:t>
            </w:r>
            <w:r w:rsidRPr="0039618D">
              <w:rPr>
                <w:sz w:val="18"/>
                <w:szCs w:val="18"/>
              </w:rPr>
              <w:t xml:space="preserve"> века.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26" w:lineRule="exact"/>
              <w:ind w:left="5" w:right="480" w:hanging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Карта </w:t>
            </w:r>
            <w:r w:rsidRPr="0039618D">
              <w:rPr>
                <w:spacing w:val="-11"/>
                <w:sz w:val="18"/>
                <w:szCs w:val="18"/>
              </w:rPr>
              <w:t>«СССР</w:t>
            </w:r>
            <w:r w:rsidRPr="0039618D">
              <w:rPr>
                <w:sz w:val="18"/>
                <w:szCs w:val="18"/>
              </w:rPr>
              <w:t>»</w:t>
            </w:r>
          </w:p>
        </w:tc>
      </w:tr>
      <w:tr w:rsidR="007849F4" w:rsidRPr="0039618D" w:rsidTr="0039618D">
        <w:trPr>
          <w:trHeight w:hRule="exact" w:val="66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10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2" w:lineRule="exact"/>
              <w:ind w:right="102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Реформы государственного управления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>Реформы М.С. Горбачева.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768" w:firstLine="10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Таблица «Политическое устройство страны»</w:t>
            </w:r>
          </w:p>
        </w:tc>
      </w:tr>
      <w:tr w:rsidR="007849F4" w:rsidRPr="0039618D" w:rsidTr="0039618D">
        <w:trPr>
          <w:trHeight w:hRule="exact" w:val="67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63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11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pacing w:val="-3"/>
                <w:sz w:val="18"/>
                <w:szCs w:val="18"/>
              </w:rPr>
            </w:pPr>
            <w:r w:rsidRPr="0039618D">
              <w:rPr>
                <w:spacing w:val="-3"/>
                <w:sz w:val="18"/>
                <w:szCs w:val="18"/>
              </w:rPr>
              <w:t>Развитие науки и культуры</w:t>
            </w:r>
          </w:p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pacing w:val="-3"/>
                <w:sz w:val="18"/>
                <w:szCs w:val="18"/>
              </w:rPr>
              <w:t xml:space="preserve"> в 90-е годы </w:t>
            </w:r>
            <w:r w:rsidRPr="0039618D">
              <w:rPr>
                <w:spacing w:val="-3"/>
                <w:sz w:val="18"/>
                <w:szCs w:val="18"/>
                <w:lang w:val="en-US"/>
              </w:rPr>
              <w:t>XX</w:t>
            </w:r>
            <w:r w:rsidRPr="0039618D">
              <w:rPr>
                <w:spacing w:val="-3"/>
                <w:sz w:val="18"/>
                <w:szCs w:val="18"/>
              </w:rPr>
              <w:t xml:space="preserve"> в.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Распад СССР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8" w:lineRule="exact"/>
              <w:ind w:hanging="5"/>
              <w:rPr>
                <w:sz w:val="18"/>
                <w:szCs w:val="18"/>
              </w:rPr>
            </w:pPr>
            <w:r w:rsidRPr="0039618D">
              <w:rPr>
                <w:spacing w:val="-12"/>
                <w:sz w:val="18"/>
                <w:szCs w:val="18"/>
              </w:rPr>
              <w:t xml:space="preserve">Иллюстрационный материал по </w:t>
            </w:r>
            <w:r w:rsidRPr="0039618D">
              <w:rPr>
                <w:spacing w:val="-9"/>
                <w:sz w:val="18"/>
                <w:szCs w:val="18"/>
              </w:rPr>
              <w:t>теме, карточки с заданиями</w:t>
            </w:r>
          </w:p>
        </w:tc>
      </w:tr>
      <w:tr w:rsidR="007849F4" w:rsidRPr="0039618D" w:rsidTr="00FC3453">
        <w:trPr>
          <w:trHeight w:hRule="exact" w:val="66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64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12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Продолжение реформ в России.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317" w:lineRule="exact"/>
              <w:ind w:right="432" w:firstLine="19"/>
              <w:rPr>
                <w:sz w:val="18"/>
                <w:szCs w:val="18"/>
              </w:rPr>
            </w:pPr>
            <w:r w:rsidRPr="0039618D">
              <w:rPr>
                <w:spacing w:val="-3"/>
                <w:sz w:val="18"/>
                <w:szCs w:val="18"/>
              </w:rPr>
              <w:t xml:space="preserve">Экономические реформы </w:t>
            </w:r>
            <w:r w:rsidRPr="0039618D">
              <w:rPr>
                <w:sz w:val="18"/>
                <w:szCs w:val="18"/>
              </w:rPr>
              <w:t>Б.Н. Ельцина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74" w:lineRule="exact"/>
              <w:ind w:hanging="5"/>
              <w:rPr>
                <w:spacing w:val="-8"/>
                <w:sz w:val="18"/>
                <w:szCs w:val="18"/>
              </w:rPr>
            </w:pPr>
            <w:r w:rsidRPr="0039618D">
              <w:rPr>
                <w:spacing w:val="-12"/>
                <w:sz w:val="18"/>
                <w:szCs w:val="18"/>
              </w:rPr>
              <w:t xml:space="preserve">Иллюстрационный материал по </w:t>
            </w:r>
            <w:r w:rsidRPr="0039618D">
              <w:rPr>
                <w:spacing w:val="-8"/>
                <w:sz w:val="18"/>
                <w:szCs w:val="18"/>
              </w:rPr>
              <w:t>теме ,карточки с заданиями</w:t>
            </w:r>
          </w:p>
          <w:p w:rsidR="007849F4" w:rsidRPr="0039618D" w:rsidRDefault="007849F4" w:rsidP="00FC3453">
            <w:pPr>
              <w:shd w:val="clear" w:color="auto" w:fill="FFFFFF"/>
              <w:spacing w:line="274" w:lineRule="exact"/>
              <w:ind w:hanging="5"/>
              <w:rPr>
                <w:spacing w:val="-8"/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74" w:lineRule="exact"/>
              <w:ind w:hanging="5"/>
              <w:rPr>
                <w:spacing w:val="-8"/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74" w:lineRule="exact"/>
              <w:ind w:hanging="5"/>
              <w:rPr>
                <w:spacing w:val="-8"/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74" w:lineRule="exact"/>
              <w:ind w:hanging="5"/>
              <w:rPr>
                <w:sz w:val="18"/>
                <w:szCs w:val="18"/>
              </w:rPr>
            </w:pPr>
          </w:p>
        </w:tc>
      </w:tr>
      <w:tr w:rsidR="007849F4" w:rsidRPr="0039618D" w:rsidTr="0039618D">
        <w:trPr>
          <w:trHeight w:hRule="exact" w:val="55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65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13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Повторительно-обобщащие урок «Новая Россия 1991-2002 гг»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  <w:r w:rsidRPr="0039618D">
              <w:rPr>
                <w:spacing w:val="-12"/>
                <w:sz w:val="18"/>
                <w:szCs w:val="18"/>
              </w:rPr>
              <w:t xml:space="preserve">Иллюстрации, кроссворд, </w:t>
            </w:r>
            <w:r w:rsidRPr="0039618D">
              <w:rPr>
                <w:sz w:val="18"/>
                <w:szCs w:val="18"/>
              </w:rPr>
              <w:t>карточки</w:t>
            </w: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</w:p>
        </w:tc>
      </w:tr>
      <w:tr w:rsidR="007849F4" w:rsidRPr="0039618D" w:rsidTr="0039618D">
        <w:trPr>
          <w:trHeight w:hRule="exact" w:val="51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66-67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 xml:space="preserve">Повторительно- обобщающие уроки по курсу </w:t>
            </w:r>
          </w:p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Россия в 20 нач.21 века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2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39618D">
            <w:pPr>
              <w:shd w:val="clear" w:color="auto" w:fill="FFFFFF"/>
              <w:spacing w:line="269" w:lineRule="exact"/>
              <w:ind w:right="638"/>
              <w:rPr>
                <w:sz w:val="18"/>
                <w:szCs w:val="18"/>
              </w:rPr>
            </w:pPr>
            <w:r w:rsidRPr="0039618D">
              <w:rPr>
                <w:spacing w:val="-12"/>
                <w:sz w:val="18"/>
                <w:szCs w:val="18"/>
              </w:rPr>
              <w:t xml:space="preserve">Иллюстрации, кроссворд, </w:t>
            </w:r>
            <w:r w:rsidRPr="0039618D">
              <w:rPr>
                <w:sz w:val="18"/>
                <w:szCs w:val="18"/>
              </w:rPr>
              <w:t>карточки</w:t>
            </w:r>
          </w:p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pacing w:val="-12"/>
                <w:sz w:val="18"/>
                <w:szCs w:val="18"/>
              </w:rPr>
            </w:pPr>
          </w:p>
        </w:tc>
      </w:tr>
      <w:tr w:rsidR="007849F4" w:rsidRPr="0039618D" w:rsidTr="0039618D">
        <w:trPr>
          <w:trHeight w:hRule="exact" w:val="49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68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701868">
            <w:pPr>
              <w:shd w:val="clear" w:color="auto" w:fill="FFFFFF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14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pacing w:val="-2"/>
                <w:sz w:val="18"/>
                <w:szCs w:val="18"/>
              </w:rPr>
            </w:pPr>
            <w:r w:rsidRPr="0039618D">
              <w:rPr>
                <w:spacing w:val="-2"/>
                <w:sz w:val="18"/>
                <w:szCs w:val="18"/>
              </w:rPr>
              <w:t xml:space="preserve">Срезовое контрольное тестирование по итогам </w:t>
            </w:r>
            <w:r w:rsidRPr="0039618D">
              <w:rPr>
                <w:spacing w:val="-2"/>
                <w:sz w:val="18"/>
                <w:szCs w:val="18"/>
                <w:lang w:val="en-US"/>
              </w:rPr>
              <w:t>IV</w:t>
            </w:r>
            <w:r w:rsidRPr="0039618D">
              <w:rPr>
                <w:spacing w:val="-2"/>
                <w:sz w:val="18"/>
                <w:szCs w:val="18"/>
              </w:rPr>
              <w:t xml:space="preserve"> четверти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49F4" w:rsidRPr="0039618D" w:rsidRDefault="007849F4" w:rsidP="00FC345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9618D">
              <w:rPr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49F4" w:rsidRPr="0039618D" w:rsidRDefault="007849F4" w:rsidP="00FC3453">
            <w:pPr>
              <w:shd w:val="clear" w:color="auto" w:fill="FFFFFF"/>
              <w:spacing w:line="269" w:lineRule="exact"/>
              <w:ind w:right="638"/>
              <w:rPr>
                <w:spacing w:val="-12"/>
                <w:sz w:val="18"/>
                <w:szCs w:val="18"/>
              </w:rPr>
            </w:pPr>
            <w:r w:rsidRPr="0039618D">
              <w:rPr>
                <w:spacing w:val="-12"/>
                <w:sz w:val="18"/>
                <w:szCs w:val="18"/>
              </w:rPr>
              <w:t xml:space="preserve">Тест </w:t>
            </w:r>
          </w:p>
        </w:tc>
      </w:tr>
    </w:tbl>
    <w:p w:rsidR="007849F4" w:rsidRPr="0039618D" w:rsidRDefault="007849F4" w:rsidP="00701868">
      <w:pPr>
        <w:rPr>
          <w:sz w:val="18"/>
          <w:szCs w:val="18"/>
        </w:rPr>
      </w:pPr>
    </w:p>
    <w:p w:rsidR="007849F4" w:rsidRPr="0039618D" w:rsidRDefault="007849F4">
      <w:pPr>
        <w:rPr>
          <w:sz w:val="18"/>
          <w:szCs w:val="18"/>
        </w:rPr>
      </w:pPr>
    </w:p>
    <w:p w:rsidR="007849F4" w:rsidRPr="0039618D" w:rsidRDefault="007849F4">
      <w:pPr>
        <w:rPr>
          <w:sz w:val="18"/>
          <w:szCs w:val="18"/>
        </w:rPr>
      </w:pPr>
    </w:p>
    <w:sectPr w:rsidR="007849F4" w:rsidRPr="0039618D" w:rsidSect="00701868">
      <w:pgSz w:w="16834" w:h="11909" w:orient="landscape"/>
      <w:pgMar w:top="568" w:right="545" w:bottom="360" w:left="54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E0CB1"/>
    <w:multiLevelType w:val="hybridMultilevel"/>
    <w:tmpl w:val="180E4A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37F6DC9"/>
    <w:multiLevelType w:val="hybridMultilevel"/>
    <w:tmpl w:val="F202C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AC798C"/>
    <w:multiLevelType w:val="hybridMultilevel"/>
    <w:tmpl w:val="9636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8491524"/>
    <w:multiLevelType w:val="hybridMultilevel"/>
    <w:tmpl w:val="77986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8121E2"/>
    <w:multiLevelType w:val="hybridMultilevel"/>
    <w:tmpl w:val="085AC0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571D41"/>
    <w:multiLevelType w:val="hybridMultilevel"/>
    <w:tmpl w:val="D5023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868"/>
    <w:rsid w:val="00001105"/>
    <w:rsid w:val="000F6313"/>
    <w:rsid w:val="002612C9"/>
    <w:rsid w:val="0034333D"/>
    <w:rsid w:val="0039618D"/>
    <w:rsid w:val="00510611"/>
    <w:rsid w:val="00581076"/>
    <w:rsid w:val="00636067"/>
    <w:rsid w:val="0066188F"/>
    <w:rsid w:val="0066219A"/>
    <w:rsid w:val="006B1C45"/>
    <w:rsid w:val="00701868"/>
    <w:rsid w:val="007849F4"/>
    <w:rsid w:val="008304EB"/>
    <w:rsid w:val="009E0BDA"/>
    <w:rsid w:val="00B93B6A"/>
    <w:rsid w:val="00C54E52"/>
    <w:rsid w:val="00C65086"/>
    <w:rsid w:val="00CC5398"/>
    <w:rsid w:val="00CC791D"/>
    <w:rsid w:val="00CE20E3"/>
    <w:rsid w:val="00CF5E6C"/>
    <w:rsid w:val="00DA7401"/>
    <w:rsid w:val="00E97ED9"/>
    <w:rsid w:val="00FA4443"/>
    <w:rsid w:val="00FC3453"/>
    <w:rsid w:val="00FC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86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7018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1868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701868"/>
    <w:rPr>
      <w:lang w:eastAsia="en-US"/>
    </w:rPr>
  </w:style>
  <w:style w:type="paragraph" w:styleId="ListParagraph">
    <w:name w:val="List Paragraph"/>
    <w:basedOn w:val="Normal"/>
    <w:uiPriority w:val="99"/>
    <w:qFormat/>
    <w:rsid w:val="00701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70186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6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10</Pages>
  <Words>2354</Words>
  <Characters>13419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2013-10-30T06:26:00Z</cp:lastPrinted>
  <dcterms:created xsi:type="dcterms:W3CDTF">2013-02-24T13:13:00Z</dcterms:created>
  <dcterms:modified xsi:type="dcterms:W3CDTF">2016-03-10T08:19:00Z</dcterms:modified>
</cp:coreProperties>
</file>